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2" w:type="dxa"/>
        <w:tblInd w:w="17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36"/>
        <w:gridCol w:w="3828"/>
        <w:gridCol w:w="2126"/>
        <w:gridCol w:w="1402"/>
      </w:tblGrid>
      <w:tr w:rsidR="00D553AC" w14:paraId="2B2AA6D8" w14:textId="77777777" w:rsidTr="007E254E">
        <w:trPr>
          <w:trHeight w:val="377"/>
        </w:trPr>
        <w:tc>
          <w:tcPr>
            <w:tcW w:w="6564" w:type="dxa"/>
            <w:gridSpan w:val="2"/>
            <w:vMerge w:val="restart"/>
          </w:tcPr>
          <w:p w14:paraId="2B2AA6D4" w14:textId="1D1109BD" w:rsidR="00D553AC" w:rsidRDefault="00877363" w:rsidP="00F3122B">
            <w:pPr>
              <w:pStyle w:val="BESKbrdtextndring"/>
              <w:ind w:left="0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1AF5E2B" wp14:editId="2FBC6E8A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3175</wp:posOffset>
                  </wp:positionV>
                  <wp:extent cx="2752725" cy="620017"/>
                  <wp:effectExtent l="0" t="0" r="0" b="0"/>
                  <wp:wrapNone/>
                  <wp:docPr id="27" name="Bild 1" descr="Sto_logo_UTVECKL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o_logo_UTVECKL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07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620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26" w:type="dxa"/>
          </w:tcPr>
          <w:p w14:paraId="2B2AA6D5" w14:textId="77777777" w:rsidR="00D553AC" w:rsidRDefault="000600EF" w:rsidP="00D553AC">
            <w:pPr>
              <w:pStyle w:val="BESKtitelliten"/>
            </w:pPr>
            <w:r w:rsidRPr="000600EF">
              <w:t>Administrativa föreskrifter</w:t>
            </w:r>
          </w:p>
          <w:p w14:paraId="2B2AA6D6" w14:textId="77777777" w:rsidR="00AB499D" w:rsidRDefault="00AB499D" w:rsidP="00D553AC">
            <w:pPr>
              <w:pStyle w:val="BESKtitelliten"/>
            </w:pPr>
            <w:r>
              <w:t>Handling 3</w:t>
            </w:r>
          </w:p>
        </w:tc>
        <w:tc>
          <w:tcPr>
            <w:tcW w:w="1402" w:type="dxa"/>
          </w:tcPr>
          <w:p w14:paraId="2B2AA6D7" w14:textId="77777777" w:rsidR="00D553AC" w:rsidRDefault="00D553AC" w:rsidP="00D553AC">
            <w:pPr>
              <w:pStyle w:val="BESKtitelliten"/>
            </w:pPr>
          </w:p>
        </w:tc>
      </w:tr>
      <w:tr w:rsidR="00D553AC" w14:paraId="2B2AA6DC" w14:textId="77777777" w:rsidTr="007E254E">
        <w:trPr>
          <w:trHeight w:val="2422"/>
        </w:trPr>
        <w:tc>
          <w:tcPr>
            <w:tcW w:w="6564" w:type="dxa"/>
            <w:gridSpan w:val="2"/>
            <w:vMerge/>
          </w:tcPr>
          <w:p w14:paraId="2B2AA6D9" w14:textId="77777777" w:rsidR="00D553AC" w:rsidRDefault="00D553AC" w:rsidP="00D553AC">
            <w:pPr>
              <w:pStyle w:val="BESKtitelliten"/>
            </w:pPr>
          </w:p>
        </w:tc>
        <w:tc>
          <w:tcPr>
            <w:tcW w:w="2126" w:type="dxa"/>
          </w:tcPr>
          <w:p w14:paraId="2B2AA6DA" w14:textId="77777777" w:rsidR="00964EAC" w:rsidRDefault="00964EAC" w:rsidP="00141B74">
            <w:pPr>
              <w:pStyle w:val="BESKtitelliten"/>
            </w:pPr>
          </w:p>
        </w:tc>
        <w:tc>
          <w:tcPr>
            <w:tcW w:w="1402" w:type="dxa"/>
          </w:tcPr>
          <w:p w14:paraId="2B2AA6DB" w14:textId="77777777" w:rsidR="00D553AC" w:rsidRDefault="00D553AC" w:rsidP="00D553AC">
            <w:pPr>
              <w:pStyle w:val="BESKtitelliten"/>
            </w:pPr>
          </w:p>
        </w:tc>
      </w:tr>
      <w:tr w:rsidR="00D553AC" w14:paraId="2B2AA6EB" w14:textId="77777777" w:rsidTr="007E254E">
        <w:trPr>
          <w:trHeight w:val="4852"/>
        </w:trPr>
        <w:tc>
          <w:tcPr>
            <w:tcW w:w="2736" w:type="dxa"/>
          </w:tcPr>
          <w:p w14:paraId="2B2AA6DD" w14:textId="77777777" w:rsidR="00D553AC" w:rsidRDefault="00D553AC" w:rsidP="00425A7D"/>
          <w:p w14:paraId="2B2AA6DE" w14:textId="77777777" w:rsidR="00D553AC" w:rsidRDefault="00D553AC" w:rsidP="00425A7D"/>
        </w:tc>
        <w:tc>
          <w:tcPr>
            <w:tcW w:w="7356" w:type="dxa"/>
            <w:gridSpan w:val="3"/>
          </w:tcPr>
          <w:p w14:paraId="2B2AA6DF" w14:textId="77777777" w:rsidR="0044323C" w:rsidRDefault="0044323C" w:rsidP="0044323C">
            <w:pPr>
              <w:pStyle w:val="BESKtitelstor"/>
            </w:pPr>
            <w:r>
              <w:rPr>
                <w:highlight w:val="yellow"/>
              </w:rPr>
              <w:t>XX församling</w:t>
            </w:r>
          </w:p>
          <w:p w14:paraId="2B2AA6E0" w14:textId="77777777" w:rsidR="0044323C" w:rsidRDefault="0044323C" w:rsidP="0044323C">
            <w:pPr>
              <w:pStyle w:val="BESKtitelstor"/>
            </w:pPr>
            <w:r>
              <w:t xml:space="preserve">Stockholms stift </w:t>
            </w:r>
          </w:p>
          <w:p w14:paraId="2B2AA6E1" w14:textId="77777777" w:rsidR="00584DC7" w:rsidRDefault="00584DC7" w:rsidP="0044323C">
            <w:pPr>
              <w:pStyle w:val="BESKtitelstor"/>
            </w:pPr>
          </w:p>
          <w:p w14:paraId="2B2AA6E2" w14:textId="77777777" w:rsidR="00584DC7" w:rsidRDefault="00584DC7" w:rsidP="0044323C">
            <w:pPr>
              <w:pStyle w:val="BESKtitelstor"/>
            </w:pPr>
          </w:p>
          <w:p w14:paraId="2B2AA6E3" w14:textId="77777777" w:rsidR="00584DC7" w:rsidRDefault="00584DC7" w:rsidP="0044323C">
            <w:pPr>
              <w:pStyle w:val="BESKtitelstor"/>
            </w:pPr>
          </w:p>
          <w:p w14:paraId="2B2AA6E4" w14:textId="77777777" w:rsidR="0044323C" w:rsidRDefault="0044323C" w:rsidP="0044323C">
            <w:pPr>
              <w:pStyle w:val="BESKtitelstor"/>
            </w:pPr>
          </w:p>
          <w:p w14:paraId="2B2AA6E5" w14:textId="77777777" w:rsidR="0044323C" w:rsidRPr="00584DC7" w:rsidRDefault="00584DC7" w:rsidP="0044323C">
            <w:pPr>
              <w:pStyle w:val="BESKtitelstor"/>
              <w:rPr>
                <w:noProof/>
                <w:sz w:val="40"/>
              </w:rPr>
            </w:pPr>
            <w:r w:rsidRPr="00584DC7">
              <w:rPr>
                <w:noProof/>
                <w:sz w:val="40"/>
              </w:rPr>
              <w:t xml:space="preserve">ADMINISTRATIVA FÖRESKRIFTER </w:t>
            </w:r>
          </w:p>
          <w:p w14:paraId="2B2AA6E6" w14:textId="77777777" w:rsidR="00584DC7" w:rsidRDefault="00584DC7" w:rsidP="0044323C">
            <w:pPr>
              <w:pStyle w:val="BESKtitelstor"/>
            </w:pPr>
          </w:p>
          <w:p w14:paraId="2B2AA6E7" w14:textId="70488B5C" w:rsidR="0044323C" w:rsidRDefault="00675073" w:rsidP="0044323C">
            <w:pPr>
              <w:pStyle w:val="BESKtitelstor"/>
            </w:pPr>
            <w:r>
              <w:t>Vård</w:t>
            </w:r>
            <w:r w:rsidR="00350269">
              <w:t>program</w:t>
            </w:r>
            <w:r>
              <w:t xml:space="preserve"> och u</w:t>
            </w:r>
            <w:r w:rsidR="009D4513">
              <w:t>nderhålls</w:t>
            </w:r>
            <w:r>
              <w:t>plan</w:t>
            </w:r>
            <w:r w:rsidR="00765159">
              <w:t xml:space="preserve"> (V</w:t>
            </w:r>
            <w:r w:rsidR="00531AB2">
              <w:t>U-plan)</w:t>
            </w:r>
          </w:p>
          <w:p w14:paraId="2B2AA6E8" w14:textId="77777777" w:rsidR="00584DC7" w:rsidRDefault="00584DC7" w:rsidP="0044323C">
            <w:pPr>
              <w:pStyle w:val="BESKtitelstor"/>
            </w:pPr>
          </w:p>
          <w:p w14:paraId="2B2AA6E9" w14:textId="77777777" w:rsidR="00584DC7" w:rsidRDefault="00584DC7" w:rsidP="0044323C">
            <w:pPr>
              <w:pStyle w:val="BESKtitelstor"/>
            </w:pPr>
          </w:p>
          <w:p w14:paraId="2B2AA6EA" w14:textId="77777777" w:rsidR="005E258D" w:rsidRDefault="005E258D" w:rsidP="00547D5C">
            <w:pPr>
              <w:pStyle w:val="BESKtitelstor"/>
            </w:pPr>
          </w:p>
        </w:tc>
      </w:tr>
      <w:tr w:rsidR="00D553AC" w14:paraId="2B2AA6EF" w14:textId="77777777" w:rsidTr="007E254E">
        <w:trPr>
          <w:trHeight w:val="1618"/>
        </w:trPr>
        <w:tc>
          <w:tcPr>
            <w:tcW w:w="2736" w:type="dxa"/>
          </w:tcPr>
          <w:p w14:paraId="2B2AA6EC" w14:textId="77777777" w:rsidR="00D553AC" w:rsidRDefault="00D553AC" w:rsidP="00425A7D"/>
        </w:tc>
        <w:tc>
          <w:tcPr>
            <w:tcW w:w="7356" w:type="dxa"/>
            <w:gridSpan w:val="3"/>
          </w:tcPr>
          <w:p w14:paraId="2B2AA6ED" w14:textId="77777777" w:rsidR="00584DC7" w:rsidRDefault="00584DC7" w:rsidP="00584DC7">
            <w:pPr>
              <w:pStyle w:val="BESKtitelmellan"/>
            </w:pPr>
            <w:r>
              <w:t>FÖRFRÅGNINGSUNDERLAG</w:t>
            </w:r>
          </w:p>
          <w:p w14:paraId="2B2AA6EE" w14:textId="77777777" w:rsidR="00D553AC" w:rsidRPr="00A23E43" w:rsidRDefault="00D553AC" w:rsidP="00425A7D">
            <w:pPr>
              <w:pStyle w:val="BESKtitelmellan"/>
            </w:pPr>
          </w:p>
        </w:tc>
      </w:tr>
      <w:tr w:rsidR="000B5E90" w14:paraId="2B2AA6F3" w14:textId="77777777" w:rsidTr="007E254E">
        <w:trPr>
          <w:trHeight w:val="324"/>
        </w:trPr>
        <w:tc>
          <w:tcPr>
            <w:tcW w:w="2736" w:type="dxa"/>
          </w:tcPr>
          <w:p w14:paraId="2B2AA6F0" w14:textId="77777777" w:rsidR="000B5E90" w:rsidRDefault="000B5E90" w:rsidP="00425A7D"/>
        </w:tc>
        <w:tc>
          <w:tcPr>
            <w:tcW w:w="7356" w:type="dxa"/>
            <w:gridSpan w:val="3"/>
          </w:tcPr>
          <w:p w14:paraId="2B2AA6F1" w14:textId="77777777" w:rsidR="000B5E90" w:rsidRDefault="00377DB2" w:rsidP="000600EF">
            <w:pPr>
              <w:pStyle w:val="BESKtitelliten"/>
            </w:pPr>
            <w:r>
              <w:rPr>
                <w:highlight w:val="yellow"/>
              </w:rPr>
              <w:t>20XX-XX-XX</w:t>
            </w:r>
          </w:p>
          <w:p w14:paraId="2B2AA6F2" w14:textId="77777777" w:rsidR="00AD2BEF" w:rsidRPr="009E05D2" w:rsidRDefault="00AD2BEF" w:rsidP="000600EF">
            <w:pPr>
              <w:pStyle w:val="BESKtitelliten"/>
              <w:rPr>
                <w:szCs w:val="22"/>
              </w:rPr>
            </w:pPr>
          </w:p>
        </w:tc>
      </w:tr>
      <w:tr w:rsidR="001E78B1" w14:paraId="2B2AA6F5" w14:textId="77777777" w:rsidTr="007E254E">
        <w:trPr>
          <w:trHeight w:val="324"/>
        </w:trPr>
        <w:tc>
          <w:tcPr>
            <w:tcW w:w="10092" w:type="dxa"/>
            <w:gridSpan w:val="4"/>
          </w:tcPr>
          <w:p w14:paraId="2B2AA6F4" w14:textId="77777777" w:rsidR="001E78B1" w:rsidRDefault="001E78B1" w:rsidP="00425A7D">
            <w:pPr>
              <w:pStyle w:val="BESKtitelliten"/>
            </w:pPr>
          </w:p>
        </w:tc>
      </w:tr>
    </w:tbl>
    <w:p w14:paraId="2B2AA6F6" w14:textId="77777777" w:rsidR="00D553AC" w:rsidRDefault="00D553AC" w:rsidP="008057DD">
      <w:pPr>
        <w:pStyle w:val="BESKtitelliten"/>
      </w:pPr>
    </w:p>
    <w:p w14:paraId="2B2AA6F7" w14:textId="77777777" w:rsidR="008C39E5" w:rsidRPr="00EA0ADA" w:rsidRDefault="008C39E5" w:rsidP="00307DFE">
      <w:pPr>
        <w:sectPr w:rsidR="008C39E5" w:rsidRPr="00EA0ADA" w:rsidSect="00D933B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0" w:right="794" w:bottom="737" w:left="1134" w:header="737" w:footer="454" w:gutter="0"/>
          <w:cols w:space="720"/>
          <w:noEndnote/>
        </w:sectPr>
      </w:pPr>
    </w:p>
    <w:p w14:paraId="2B2AA6F8" w14:textId="77777777" w:rsidR="00157AF5" w:rsidRPr="00EA0ADA" w:rsidRDefault="00157AF5" w:rsidP="00464855">
      <w:pPr>
        <w:pStyle w:val="BESKinnehllsrub"/>
      </w:pPr>
      <w:r w:rsidRPr="00EA0ADA">
        <w:lastRenderedPageBreak/>
        <w:t>Innehållsförtec</w:t>
      </w:r>
      <w:r w:rsidR="00BF49EA">
        <w:t>knin</w:t>
      </w:r>
      <w:r w:rsidRPr="00EA0ADA">
        <w:t>g</w:t>
      </w:r>
    </w:p>
    <w:p w14:paraId="2B2AA6F9" w14:textId="77777777" w:rsidR="005B2D64" w:rsidRDefault="005B2D64">
      <w:pPr>
        <w:pStyle w:val="Innehll2"/>
        <w:rPr>
          <w:rFonts w:asciiTheme="minorHAnsi" w:eastAsiaTheme="minorEastAsia" w:hAnsiTheme="minorHAnsi" w:cstheme="minorBidi"/>
          <w:caps w:val="0"/>
          <w:noProof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>
        <w:rPr>
          <w:noProof/>
        </w:rPr>
        <w:t>AU</w:t>
      </w:r>
      <w:r>
        <w:rPr>
          <w:rFonts w:asciiTheme="minorHAnsi" w:eastAsiaTheme="minorEastAsia" w:hAnsiTheme="minorHAnsi" w:cstheme="minorBidi"/>
          <w:caps w:val="0"/>
          <w:noProof/>
          <w:szCs w:val="22"/>
        </w:rPr>
        <w:tab/>
      </w:r>
      <w:r>
        <w:rPr>
          <w:noProof/>
        </w:rPr>
        <w:t>ADMINISTRATIVA FÖRESKRIFTER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_Toc511909052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B2AA6FA" w14:textId="77777777" w:rsidR="005B2D64" w:rsidRDefault="005B2D64">
      <w:pPr>
        <w:pStyle w:val="Innehll3"/>
        <w:rPr>
          <w:rFonts w:asciiTheme="minorHAnsi" w:eastAsiaTheme="minorEastAsia" w:hAnsiTheme="minorHAnsi" w:cstheme="minorBidi"/>
          <w:caps w:val="0"/>
          <w:noProof/>
          <w:szCs w:val="22"/>
        </w:rPr>
      </w:pPr>
      <w:r>
        <w:rPr>
          <w:noProof/>
        </w:rPr>
        <w:t>AUA</w:t>
      </w:r>
      <w:r>
        <w:rPr>
          <w:rFonts w:asciiTheme="minorHAnsi" w:eastAsiaTheme="minorEastAsia" w:hAnsiTheme="minorHAnsi" w:cstheme="minorBidi"/>
          <w:caps w:val="0"/>
          <w:noProof/>
          <w:szCs w:val="22"/>
        </w:rPr>
        <w:tab/>
      </w:r>
      <w:r>
        <w:rPr>
          <w:noProof/>
        </w:rPr>
        <w:t>ALLMÄN ORIENTERING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_Toc511909053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B2AA6FB" w14:textId="77777777" w:rsidR="005B2D64" w:rsidRDefault="005B2D64">
      <w:pPr>
        <w:pStyle w:val="Innehll3"/>
        <w:rPr>
          <w:rFonts w:asciiTheme="minorHAnsi" w:eastAsiaTheme="minorEastAsia" w:hAnsiTheme="minorHAnsi" w:cstheme="minorBidi"/>
          <w:caps w:val="0"/>
          <w:noProof/>
          <w:szCs w:val="22"/>
        </w:rPr>
      </w:pPr>
      <w:r>
        <w:rPr>
          <w:noProof/>
        </w:rPr>
        <w:t>AUB</w:t>
      </w:r>
      <w:r>
        <w:rPr>
          <w:rFonts w:asciiTheme="minorHAnsi" w:eastAsiaTheme="minorEastAsia" w:hAnsiTheme="minorHAnsi" w:cstheme="minorBidi"/>
          <w:caps w:val="0"/>
          <w:noProof/>
          <w:szCs w:val="22"/>
        </w:rPr>
        <w:tab/>
      </w:r>
      <w:r>
        <w:rPr>
          <w:noProof/>
        </w:rPr>
        <w:t>UPPHANDLINGSFÖRESKRIFTER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_Toc511909054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B2AA6FC" w14:textId="77777777" w:rsidR="005B2D64" w:rsidRDefault="005B2D64">
      <w:pPr>
        <w:pStyle w:val="Innehll3"/>
        <w:rPr>
          <w:rFonts w:asciiTheme="minorHAnsi" w:eastAsiaTheme="minorEastAsia" w:hAnsiTheme="minorHAnsi" w:cstheme="minorBidi"/>
          <w:caps w:val="0"/>
          <w:noProof/>
          <w:szCs w:val="22"/>
        </w:rPr>
      </w:pPr>
      <w:r>
        <w:rPr>
          <w:noProof/>
        </w:rPr>
        <w:t>AUC</w:t>
      </w:r>
      <w:r>
        <w:rPr>
          <w:rFonts w:asciiTheme="minorHAnsi" w:eastAsiaTheme="minorEastAsia" w:hAnsiTheme="minorHAnsi" w:cstheme="minorBidi"/>
          <w:caps w:val="0"/>
          <w:noProof/>
          <w:szCs w:val="22"/>
        </w:rPr>
        <w:tab/>
      </w:r>
      <w:r>
        <w:rPr>
          <w:noProof/>
        </w:rPr>
        <w:t>UPPDRAGSFÖRESKRIFTER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_Toc511909055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B2AA6FD" w14:textId="77777777" w:rsidR="0031063F" w:rsidRDefault="005B2D64" w:rsidP="00C431D4">
      <w:pPr>
        <w:pStyle w:val="BESKbrdtext"/>
        <w:outlineLvl w:val="0"/>
      </w:pPr>
      <w:r>
        <w:fldChar w:fldCharType="end"/>
      </w:r>
      <w:r w:rsidR="00C431D4" w:rsidRPr="00163F73">
        <w:t xml:space="preserve"> </w:t>
      </w:r>
    </w:p>
    <w:p w14:paraId="2B2AA6FE" w14:textId="77777777" w:rsidR="0031063F" w:rsidRDefault="0031063F">
      <w:pPr>
        <w:tabs>
          <w:tab w:val="clear" w:pos="9979"/>
        </w:tabs>
        <w:sectPr w:rsidR="0031063F" w:rsidSect="00917DA4">
          <w:headerReference w:type="default" r:id="rId18"/>
          <w:footerReference w:type="default" r:id="rId19"/>
          <w:pgSz w:w="11907" w:h="16840" w:code="9"/>
          <w:pgMar w:top="2948" w:right="794" w:bottom="737" w:left="1134" w:header="737" w:footer="454" w:gutter="0"/>
          <w:cols w:space="720"/>
          <w:noEndnote/>
        </w:sectPr>
      </w:pPr>
    </w:p>
    <w:p w14:paraId="2B2AA6FF" w14:textId="77777777" w:rsidR="009109DC" w:rsidRPr="009109DC" w:rsidRDefault="009109DC" w:rsidP="00166F80"/>
    <w:p w14:paraId="2B2AA700" w14:textId="77777777" w:rsidR="00DE1074" w:rsidRDefault="00CD0F3E">
      <w:pPr>
        <w:pStyle w:val="BESKbrdtext"/>
      </w:pPr>
      <w:r>
        <w:t>Dessa administrativa föreskrifter ansluter till AMA AF Konsult 10</w:t>
      </w:r>
    </w:p>
    <w:p w14:paraId="2B2AA701" w14:textId="77777777" w:rsidR="00DE1074" w:rsidRDefault="00CD0F3E">
      <w:pPr>
        <w:pStyle w:val="BESKrub2"/>
      </w:pPr>
      <w:bookmarkStart w:id="0" w:name="_Toc511909052"/>
      <w:r>
        <w:t>AU</w:t>
      </w:r>
      <w:r>
        <w:tab/>
        <w:t>ADMINISTRATIVA FÖRESKRIFTER</w:t>
      </w:r>
      <w:bookmarkEnd w:id="0"/>
    </w:p>
    <w:p w14:paraId="3FF4D03F" w14:textId="0BDC7E96" w:rsidR="00EB4FE1" w:rsidRPr="00EB4FE1" w:rsidRDefault="00EB4FE1" w:rsidP="00EB4FE1">
      <w:pPr>
        <w:pStyle w:val="BESKbrdtext"/>
      </w:pPr>
      <w:r w:rsidRPr="00DC28ED">
        <w:t>ABK 09, allmänna bestämmelser för konsultuppdrag inom arkitekt- och ingenjörsverksamhet av år 2009 gäller för uppdraget.</w:t>
      </w:r>
    </w:p>
    <w:p w14:paraId="2B2AA702" w14:textId="77777777" w:rsidR="00DE1074" w:rsidRDefault="00CD0F3E" w:rsidP="009E6F36">
      <w:pPr>
        <w:pStyle w:val="BESKrub3versal"/>
      </w:pPr>
      <w:bookmarkStart w:id="1" w:name="_Toc511909053"/>
      <w:r>
        <w:t>AUA</w:t>
      </w:r>
      <w:r>
        <w:tab/>
        <w:t>ALLMÄN ORIENTERING</w:t>
      </w:r>
      <w:bookmarkEnd w:id="1"/>
    </w:p>
    <w:p w14:paraId="2B2AA703" w14:textId="77777777" w:rsidR="00DE1074" w:rsidRDefault="00CD0F3E">
      <w:pPr>
        <w:pStyle w:val="BESKrub4"/>
      </w:pPr>
      <w:r>
        <w:t>AUA.1</w:t>
      </w:r>
      <w:r>
        <w:tab/>
        <w:t>Kontaktuppgifter</w:t>
      </w:r>
    </w:p>
    <w:p w14:paraId="2B2AA704" w14:textId="77777777" w:rsidR="00DE1074" w:rsidRDefault="00CD0F3E">
      <w:pPr>
        <w:pStyle w:val="BESKrub5"/>
      </w:pPr>
      <w:r>
        <w:t>AUA.12</w:t>
      </w:r>
      <w:r>
        <w:tab/>
        <w:t>Beställare</w:t>
      </w:r>
    </w:p>
    <w:p w14:paraId="2B2AA705" w14:textId="77777777" w:rsidR="00DE1074" w:rsidRPr="009E6F36" w:rsidRDefault="00CD0F3E">
      <w:pPr>
        <w:pStyle w:val="BESKbrdtext"/>
        <w:rPr>
          <w:highlight w:val="yellow"/>
        </w:rPr>
      </w:pPr>
      <w:proofErr w:type="spellStart"/>
      <w:r w:rsidRPr="009E6F36">
        <w:rPr>
          <w:highlight w:val="yellow"/>
        </w:rPr>
        <w:t>Xx</w:t>
      </w:r>
      <w:proofErr w:type="spellEnd"/>
      <w:r w:rsidRPr="009E6F36">
        <w:rPr>
          <w:highlight w:val="yellow"/>
        </w:rPr>
        <w:t xml:space="preserve"> församling</w:t>
      </w:r>
    </w:p>
    <w:p w14:paraId="2B2AA706" w14:textId="77777777" w:rsidR="009E6F36" w:rsidRPr="009E6F36" w:rsidRDefault="009E6F36" w:rsidP="009E6F36">
      <w:pPr>
        <w:pStyle w:val="BESKbrdtext"/>
        <w:rPr>
          <w:highlight w:val="yellow"/>
        </w:rPr>
      </w:pPr>
      <w:r>
        <w:rPr>
          <w:highlight w:val="yellow"/>
        </w:rPr>
        <w:t xml:space="preserve">Förnamn Efternamn </w:t>
      </w:r>
      <w:r w:rsidR="00D30836">
        <w:rPr>
          <w:highlight w:val="yellow"/>
        </w:rPr>
        <w:t>(</w:t>
      </w:r>
      <w:r>
        <w:rPr>
          <w:highlight w:val="yellow"/>
        </w:rPr>
        <w:t>ansvarig hos församling</w:t>
      </w:r>
      <w:r w:rsidR="00D30836">
        <w:rPr>
          <w:highlight w:val="yellow"/>
        </w:rPr>
        <w:t>)</w:t>
      </w:r>
      <w:r>
        <w:rPr>
          <w:highlight w:val="yellow"/>
        </w:rPr>
        <w:t xml:space="preserve">   </w:t>
      </w:r>
    </w:p>
    <w:p w14:paraId="2B2AA707" w14:textId="77777777" w:rsidR="00DE1074" w:rsidRDefault="00CD0F3E">
      <w:pPr>
        <w:pStyle w:val="BESKbrdtext"/>
      </w:pPr>
      <w:r w:rsidRPr="009E6F36">
        <w:rPr>
          <w:highlight w:val="yellow"/>
        </w:rPr>
        <w:t>Adress</w:t>
      </w:r>
    </w:p>
    <w:p w14:paraId="2B2AA708" w14:textId="5A69E751" w:rsidR="00DE1074" w:rsidRPr="003E7D27" w:rsidRDefault="00CD0F3E">
      <w:pPr>
        <w:pStyle w:val="BESKrub6"/>
      </w:pPr>
      <w:r>
        <w:t>AUA.121</w:t>
      </w:r>
      <w:r>
        <w:tab/>
        <w:t xml:space="preserve">Beställarens ombud </w:t>
      </w:r>
      <w:r w:rsidR="004E4BA0">
        <w:t xml:space="preserve">för </w:t>
      </w:r>
      <w:r w:rsidR="004E4BA0" w:rsidRPr="004E4BA0">
        <w:t xml:space="preserve">stiftets riktlinjer </w:t>
      </w:r>
      <w:r w:rsidR="004E4BA0" w:rsidRPr="00CD6F82">
        <w:t xml:space="preserve">för </w:t>
      </w:r>
      <w:r w:rsidR="003E7D27" w:rsidRPr="00CD6F82">
        <w:t>Vårdprogram och Underhållsplan</w:t>
      </w:r>
    </w:p>
    <w:p w14:paraId="2B2AA709" w14:textId="77777777" w:rsidR="009E6F36" w:rsidRDefault="009E6F36" w:rsidP="009E6F36">
      <w:pPr>
        <w:pStyle w:val="BESKbrdtext"/>
      </w:pPr>
      <w:r>
        <w:t>Kontaktperson för information om stiftets riktlinjer för</w:t>
      </w:r>
      <w:r w:rsidR="009D4513" w:rsidRPr="009D4513">
        <w:t xml:space="preserve"> </w:t>
      </w:r>
      <w:r w:rsidR="009D4513">
        <w:t xml:space="preserve">underhålls- och skötselplaner </w:t>
      </w:r>
      <w:r>
        <w:t>är:</w:t>
      </w:r>
    </w:p>
    <w:p w14:paraId="2B2AA70A" w14:textId="77777777" w:rsidR="009E6F36" w:rsidRDefault="009E6F36" w:rsidP="009E6F36">
      <w:pPr>
        <w:pStyle w:val="BESKbrdtext"/>
      </w:pPr>
      <w:r>
        <w:t>Rickard Isaksson, Stiftsantikvarie, Stockholms stift</w:t>
      </w:r>
    </w:p>
    <w:p w14:paraId="2B2AA70B" w14:textId="77777777" w:rsidR="009E6F36" w:rsidRPr="00964995" w:rsidRDefault="00280A09" w:rsidP="009E6F36">
      <w:pPr>
        <w:pStyle w:val="BESKbrdtext"/>
      </w:pPr>
      <w:r w:rsidRPr="00964995">
        <w:t xml:space="preserve">E-post: </w:t>
      </w:r>
      <w:r w:rsidR="009E6F36" w:rsidRPr="00964995">
        <w:t xml:space="preserve">rickard.isaksson@svenskakyrkan.se </w:t>
      </w:r>
    </w:p>
    <w:p w14:paraId="2B2AA70C" w14:textId="77777777" w:rsidR="00A61FC2" w:rsidRDefault="00280A09" w:rsidP="00A61FC2">
      <w:pPr>
        <w:pStyle w:val="BESKbrdtext"/>
      </w:pPr>
      <w:r w:rsidRPr="00E503C6">
        <w:t>Tel</w:t>
      </w:r>
      <w:r w:rsidR="00E503C6" w:rsidRPr="00E503C6">
        <w:t>efon</w:t>
      </w:r>
      <w:r w:rsidRPr="00E503C6">
        <w:t xml:space="preserve">: </w:t>
      </w:r>
      <w:r w:rsidR="00C95615">
        <w:t>08-508 940 27</w:t>
      </w:r>
    </w:p>
    <w:p w14:paraId="2B2AA70D" w14:textId="77777777" w:rsidR="00DE1074" w:rsidRDefault="00CD0F3E">
      <w:pPr>
        <w:pStyle w:val="BESKrub4"/>
      </w:pPr>
      <w:r>
        <w:t>AUA.2</w:t>
      </w:r>
      <w:r>
        <w:tab/>
        <w:t>Orientering om objektet</w:t>
      </w:r>
    </w:p>
    <w:p w14:paraId="2B2AA70E" w14:textId="77777777" w:rsidR="00DE1074" w:rsidRDefault="00CD0F3E">
      <w:pPr>
        <w:pStyle w:val="BESKrub5"/>
      </w:pPr>
      <w:r>
        <w:t>AUA.21</w:t>
      </w:r>
      <w:r>
        <w:tab/>
        <w:t>Översiktlig information om objektet</w:t>
      </w:r>
      <w:r w:rsidR="007100BC">
        <w:t xml:space="preserve"> </w:t>
      </w:r>
    </w:p>
    <w:p w14:paraId="2B2AA70F" w14:textId="77777777" w:rsidR="007100BC" w:rsidRDefault="007100BC" w:rsidP="007100BC">
      <w:pPr>
        <w:pStyle w:val="BESKbrdtext"/>
      </w:pPr>
      <w:proofErr w:type="spellStart"/>
      <w:r w:rsidRPr="007100BC">
        <w:rPr>
          <w:highlight w:val="yellow"/>
        </w:rPr>
        <w:t>Xx</w:t>
      </w:r>
      <w:proofErr w:type="spellEnd"/>
      <w:r w:rsidRPr="007100BC">
        <w:rPr>
          <w:highlight w:val="yellow"/>
        </w:rPr>
        <w:t xml:space="preserve"> församling</w:t>
      </w:r>
      <w:r w:rsidRPr="007100BC">
        <w:t xml:space="preserve"> ingår </w:t>
      </w:r>
      <w:r w:rsidR="00C95615">
        <w:t xml:space="preserve">i </w:t>
      </w:r>
      <w:r w:rsidRPr="007100BC">
        <w:t>Stockholms stift och är en av Svenska kyrkans organisatoriska delar.</w:t>
      </w:r>
    </w:p>
    <w:p w14:paraId="2B2AA710" w14:textId="77777777" w:rsidR="00A61FC2" w:rsidRDefault="00A61FC2" w:rsidP="00A61FC2">
      <w:pPr>
        <w:pStyle w:val="BESKrub5"/>
      </w:pPr>
      <w:r>
        <w:t>AUA.22</w:t>
      </w:r>
      <w:r>
        <w:tab/>
        <w:t xml:space="preserve">Objektets läge </w:t>
      </w:r>
    </w:p>
    <w:p w14:paraId="2B2AA711" w14:textId="77777777" w:rsidR="00A61FC2" w:rsidRPr="00A61FC2" w:rsidRDefault="00A61FC2" w:rsidP="00A61FC2">
      <w:pPr>
        <w:pStyle w:val="BESKbrdtext"/>
        <w:rPr>
          <w:highlight w:val="yellow"/>
        </w:rPr>
      </w:pPr>
      <w:r w:rsidRPr="00A61FC2">
        <w:rPr>
          <w:highlight w:val="yellow"/>
        </w:rPr>
        <w:t xml:space="preserve">Objektet är beläget på adress:  </w:t>
      </w:r>
    </w:p>
    <w:p w14:paraId="2B2AA712" w14:textId="77777777" w:rsidR="00A61FC2" w:rsidRPr="00A61FC2" w:rsidRDefault="00A61FC2" w:rsidP="007100BC">
      <w:pPr>
        <w:pStyle w:val="BESKbrdtext"/>
        <w:rPr>
          <w:highlight w:val="yellow"/>
        </w:rPr>
      </w:pPr>
      <w:r w:rsidRPr="00A61FC2">
        <w:rPr>
          <w:highlight w:val="yellow"/>
        </w:rPr>
        <w:t>XXX</w:t>
      </w:r>
    </w:p>
    <w:p w14:paraId="2B2AA713" w14:textId="77777777" w:rsidR="00DE1074" w:rsidRDefault="00CD0F3E" w:rsidP="00011365">
      <w:pPr>
        <w:pStyle w:val="BESKrub4"/>
      </w:pPr>
      <w:r>
        <w:t>AUA.3</w:t>
      </w:r>
      <w:r>
        <w:tab/>
        <w:t>Orientering om projektet och uppdraget</w:t>
      </w:r>
    </w:p>
    <w:p w14:paraId="0C2DD2B2" w14:textId="029E265A" w:rsidR="00056FAC" w:rsidRDefault="00056FAC" w:rsidP="00011365">
      <w:pPr>
        <w:tabs>
          <w:tab w:val="clear" w:pos="9979"/>
        </w:tabs>
        <w:ind w:left="1440"/>
      </w:pPr>
      <w:r w:rsidRPr="009401BA">
        <w:t>Uppdraget avser</w:t>
      </w:r>
      <w:r w:rsidR="00B16F8F" w:rsidRPr="009401BA">
        <w:t xml:space="preserve"> att enligt anvisning </w:t>
      </w:r>
      <w:r w:rsidR="0068648B" w:rsidRPr="009401BA">
        <w:t>”Beskrivning</w:t>
      </w:r>
      <w:r w:rsidR="009401BA" w:rsidRPr="009401BA">
        <w:t xml:space="preserve">: Vårdprogram och </w:t>
      </w:r>
      <w:r w:rsidR="00FB3938" w:rsidRPr="009401BA">
        <w:t>U</w:t>
      </w:r>
      <w:r w:rsidR="0068648B" w:rsidRPr="009401BA">
        <w:t xml:space="preserve">nderhållsplan” </w:t>
      </w:r>
      <w:r w:rsidR="00B16F8F" w:rsidRPr="009401BA">
        <w:t xml:space="preserve">upprätta Vårdprogram och/eller Underhållsplan för </w:t>
      </w:r>
      <w:r w:rsidR="003262CA" w:rsidRPr="009401BA">
        <w:t>aktuellt/-a objekt.</w:t>
      </w:r>
      <w:r w:rsidR="003262CA">
        <w:t xml:space="preserve"> </w:t>
      </w:r>
    </w:p>
    <w:p w14:paraId="61B2839D" w14:textId="77777777" w:rsidR="00056FAC" w:rsidRDefault="00056FAC" w:rsidP="00011365">
      <w:pPr>
        <w:tabs>
          <w:tab w:val="clear" w:pos="9979"/>
        </w:tabs>
        <w:ind w:left="1440"/>
      </w:pPr>
    </w:p>
    <w:p w14:paraId="2B2AA714" w14:textId="2379666F" w:rsidR="00AA5202" w:rsidRPr="00011365" w:rsidRDefault="00AA5202" w:rsidP="00011365">
      <w:pPr>
        <w:tabs>
          <w:tab w:val="clear" w:pos="9979"/>
        </w:tabs>
        <w:ind w:left="1440"/>
      </w:pPr>
      <w:r w:rsidRPr="00011365">
        <w:t xml:space="preserve">Uppdraget omfattar objekt i form av byggnader och markytor skyddade av 4 kap. kulturmiljölagen (KML) men även andra fastigheter som inte skyddas av KML kan förekomma. Uppdraget </w:t>
      </w:r>
      <w:r w:rsidRPr="009401BA">
        <w:t>kräver relevant antikvarisk</w:t>
      </w:r>
      <w:r w:rsidRPr="00011365">
        <w:t xml:space="preserve"> och teknisk kompetens.</w:t>
      </w:r>
    </w:p>
    <w:p w14:paraId="2B2AA715" w14:textId="77777777" w:rsidR="00DE1074" w:rsidRDefault="00CD0F3E">
      <w:pPr>
        <w:pStyle w:val="BESKrub4"/>
      </w:pPr>
      <w:r>
        <w:t>AUA.4</w:t>
      </w:r>
      <w:r>
        <w:tab/>
        <w:t>Förkortningar</w:t>
      </w:r>
    </w:p>
    <w:p w14:paraId="2B2AA716" w14:textId="77777777" w:rsidR="00DE1074" w:rsidRDefault="00CD0F3E">
      <w:pPr>
        <w:pStyle w:val="BESKbrdtext"/>
      </w:pPr>
      <w:r>
        <w:lastRenderedPageBreak/>
        <w:t>I dessa administrativa föreskrifter används följande förkortningar:</w:t>
      </w:r>
    </w:p>
    <w:p w14:paraId="2B2AA717" w14:textId="77777777" w:rsidR="00DE1074" w:rsidRDefault="00CD0F3E">
      <w:pPr>
        <w:pStyle w:val="BESKbrdtext"/>
      </w:pPr>
      <w:r>
        <w:t>B = Beställare</w:t>
      </w:r>
    </w:p>
    <w:p w14:paraId="2B2AA718" w14:textId="77777777" w:rsidR="00DE1074" w:rsidRDefault="00CD0F3E">
      <w:pPr>
        <w:pStyle w:val="BESKbrdtext"/>
      </w:pPr>
      <w:r>
        <w:t>GK = Generalkonsult</w:t>
      </w:r>
    </w:p>
    <w:p w14:paraId="2B2AA719" w14:textId="77777777" w:rsidR="00DE1074" w:rsidRDefault="00CD0F3E">
      <w:pPr>
        <w:pStyle w:val="BESKbrdtext"/>
      </w:pPr>
      <w:r>
        <w:t>UK =Underkonsult</w:t>
      </w:r>
    </w:p>
    <w:p w14:paraId="2B2AA71A" w14:textId="77777777" w:rsidR="00DE1074" w:rsidRDefault="001432C3" w:rsidP="00011365">
      <w:pPr>
        <w:pStyle w:val="BESKbrdtext"/>
      </w:pPr>
      <w:r>
        <w:t xml:space="preserve">AF = </w:t>
      </w:r>
      <w:r w:rsidR="00CD0F3E">
        <w:t>Administrativa föreskrifter</w:t>
      </w:r>
    </w:p>
    <w:p w14:paraId="2B2AA71B" w14:textId="77777777" w:rsidR="00DE1074" w:rsidRDefault="00CD0F3E">
      <w:pPr>
        <w:pStyle w:val="BESKrub3versal"/>
      </w:pPr>
      <w:bookmarkStart w:id="2" w:name="_Toc511909054"/>
      <w:r>
        <w:t>AUB</w:t>
      </w:r>
      <w:r>
        <w:tab/>
        <w:t>UPPHANDLINGSFÖRESKRIFTER</w:t>
      </w:r>
      <w:bookmarkEnd w:id="2"/>
    </w:p>
    <w:p w14:paraId="2B2AA71C" w14:textId="77777777" w:rsidR="00DE1074" w:rsidRDefault="00CD0F3E">
      <w:pPr>
        <w:pStyle w:val="BESKrub4"/>
      </w:pPr>
      <w:r>
        <w:t>AUB.1</w:t>
      </w:r>
      <w:r>
        <w:tab/>
        <w:t xml:space="preserve">Former </w:t>
      </w:r>
      <w:proofErr w:type="gramStart"/>
      <w:r>
        <w:t xml:space="preserve">m </w:t>
      </w:r>
      <w:proofErr w:type="spellStart"/>
      <w:r>
        <w:t>m</w:t>
      </w:r>
      <w:proofErr w:type="spellEnd"/>
      <w:proofErr w:type="gramEnd"/>
      <w:r>
        <w:t xml:space="preserve"> för upphandling</w:t>
      </w:r>
    </w:p>
    <w:p w14:paraId="2B2AA71D" w14:textId="77777777" w:rsidR="00DE1074" w:rsidRDefault="00CD0F3E">
      <w:pPr>
        <w:pStyle w:val="BESKrub5"/>
      </w:pPr>
      <w:r>
        <w:t>AUB.11</w:t>
      </w:r>
      <w:r>
        <w:tab/>
        <w:t>Upphandlingsförfarande</w:t>
      </w:r>
    </w:p>
    <w:p w14:paraId="2B2AA71E" w14:textId="77777777" w:rsidR="00DE1074" w:rsidRDefault="00CD0F3E" w:rsidP="00965D29">
      <w:pPr>
        <w:pStyle w:val="BESKbrdtext"/>
      </w:pPr>
      <w:r>
        <w:t>Anbudsinfordran sker inom ramen för riktad upphandling.</w:t>
      </w:r>
    </w:p>
    <w:p w14:paraId="2B2AA71F" w14:textId="77777777" w:rsidR="00DE1074" w:rsidRDefault="00CD0F3E">
      <w:pPr>
        <w:pStyle w:val="BESKrub5"/>
      </w:pPr>
      <w:r>
        <w:t>AUB.12</w:t>
      </w:r>
      <w:r>
        <w:tab/>
        <w:t>Uppdragsform</w:t>
      </w:r>
    </w:p>
    <w:p w14:paraId="2B2AA720" w14:textId="77777777" w:rsidR="00DE1074" w:rsidRDefault="00CD0F3E">
      <w:pPr>
        <w:pStyle w:val="BESKbrdtext"/>
      </w:pPr>
      <w:r>
        <w:t xml:space="preserve">Uppdragsformen är </w:t>
      </w:r>
      <w:r>
        <w:rPr>
          <w:color w:val="000000"/>
        </w:rPr>
        <w:t>generalkonsultuppdrag.</w:t>
      </w:r>
    </w:p>
    <w:p w14:paraId="2B2AA721" w14:textId="77777777" w:rsidR="00DE1074" w:rsidRDefault="00CD0F3E">
      <w:pPr>
        <w:pStyle w:val="BESKrub5"/>
      </w:pPr>
      <w:r>
        <w:t>AUB.14</w:t>
      </w:r>
      <w:r>
        <w:tab/>
        <w:t>Ersättningsform för uppdraget</w:t>
      </w:r>
    </w:p>
    <w:p w14:paraId="2B2AA722" w14:textId="1EEB00F3" w:rsidR="00DE1074" w:rsidRDefault="00CD0F3E" w:rsidP="00965D29">
      <w:pPr>
        <w:pStyle w:val="BESKbrdtext"/>
      </w:pPr>
      <w:r>
        <w:t xml:space="preserve">Ersättningsformen </w:t>
      </w:r>
      <w:r w:rsidR="004542C4">
        <w:t>är</w:t>
      </w:r>
      <w:r w:rsidR="00EF4B25">
        <w:t xml:space="preserve"> fast arvode</w:t>
      </w:r>
      <w:r w:rsidR="00F27EF3">
        <w:t xml:space="preserve"> </w:t>
      </w:r>
      <w:r w:rsidR="00F27EF3" w:rsidRPr="00453DE4">
        <w:t>och särskild ersättning</w:t>
      </w:r>
      <w:r w:rsidR="00EF4B25" w:rsidRPr="00453DE4">
        <w:t>.</w:t>
      </w:r>
      <w:r w:rsidR="00C8681C" w:rsidRPr="00453DE4">
        <w:t xml:space="preserve"> </w:t>
      </w:r>
    </w:p>
    <w:p w14:paraId="2B2AA723" w14:textId="77777777" w:rsidR="00DE1074" w:rsidRDefault="00CD0F3E">
      <w:pPr>
        <w:pStyle w:val="BESKrub4"/>
      </w:pPr>
      <w:r>
        <w:t>AUB.2</w:t>
      </w:r>
      <w:r>
        <w:tab/>
        <w:t>Förfrågningsunderlag</w:t>
      </w:r>
    </w:p>
    <w:p w14:paraId="2B2AA724" w14:textId="77777777" w:rsidR="00DE1074" w:rsidRDefault="00CD0F3E">
      <w:pPr>
        <w:pStyle w:val="BESKrub5"/>
      </w:pPr>
      <w:r>
        <w:t>AUB.21</w:t>
      </w:r>
      <w:r>
        <w:tab/>
        <w:t>Tillhandahållande av förfrågningsunderlag</w:t>
      </w:r>
      <w:r w:rsidR="007C0A41">
        <w:t xml:space="preserve"> </w:t>
      </w:r>
    </w:p>
    <w:p w14:paraId="2B2AA725" w14:textId="77777777" w:rsidR="00965D29" w:rsidRDefault="007C0A41" w:rsidP="00965D29">
      <w:pPr>
        <w:pStyle w:val="BESKbrdtext"/>
      </w:pPr>
      <w:r w:rsidRPr="00AA5202">
        <w:t>Anbudsgivare tillhandahålls förfrågningsunderlaget digitalt som PDF-filer.</w:t>
      </w:r>
    </w:p>
    <w:p w14:paraId="2B2AA726" w14:textId="77777777" w:rsidR="00DE1074" w:rsidRDefault="00CD0F3E">
      <w:pPr>
        <w:pStyle w:val="BESKrub5"/>
      </w:pPr>
      <w:r>
        <w:t>AUB.22</w:t>
      </w:r>
      <w:r>
        <w:tab/>
        <w:t>Förteckning över förfrågningsunderlag</w:t>
      </w:r>
    </w:p>
    <w:p w14:paraId="2B2AA727" w14:textId="77777777" w:rsidR="00DE1074" w:rsidRPr="004D51E7" w:rsidRDefault="00CD0F3E">
      <w:pPr>
        <w:pStyle w:val="BESKbrdtext"/>
      </w:pPr>
      <w:r w:rsidRPr="004D51E7">
        <w:t>Förfrågningsunderlaget består av följande handlingar:</w:t>
      </w:r>
    </w:p>
    <w:p w14:paraId="2B2AA728" w14:textId="2E34A2FA" w:rsidR="00925E67" w:rsidRPr="006B3F01" w:rsidRDefault="00925E67" w:rsidP="00925E67">
      <w:pPr>
        <w:pStyle w:val="BESKbrdtext"/>
        <w:numPr>
          <w:ilvl w:val="0"/>
          <w:numId w:val="31"/>
        </w:numPr>
      </w:pPr>
      <w:r w:rsidRPr="006B3F01">
        <w:t>Kontraktsförslag</w:t>
      </w:r>
      <w:r w:rsidR="00B81562" w:rsidRPr="006B3F01">
        <w:t xml:space="preserve"> </w:t>
      </w:r>
    </w:p>
    <w:p w14:paraId="2B2AA729" w14:textId="77777777" w:rsidR="00DE1074" w:rsidRPr="00F95987" w:rsidRDefault="004E6973" w:rsidP="00925E67">
      <w:pPr>
        <w:pStyle w:val="BESKbrdtext"/>
        <w:numPr>
          <w:ilvl w:val="0"/>
          <w:numId w:val="31"/>
        </w:numPr>
      </w:pPr>
      <w:r w:rsidRPr="00F95987">
        <w:t>Allmänna Bestämmelser för k</w:t>
      </w:r>
      <w:r w:rsidR="00CD0F3E" w:rsidRPr="00F95987">
        <w:t>onsultuppdrag inom arkitekt- och ingenjörsverksamhet</w:t>
      </w:r>
      <w:r w:rsidRPr="00F95987">
        <w:t>, ABK09</w:t>
      </w:r>
      <w:r w:rsidR="00CD0F3E" w:rsidRPr="00F95987">
        <w:t xml:space="preserve"> (bifogas ej)</w:t>
      </w:r>
    </w:p>
    <w:p w14:paraId="2B2AA72A" w14:textId="77777777" w:rsidR="00DE1074" w:rsidRPr="00F95987" w:rsidRDefault="00CD0F3E" w:rsidP="00925E67">
      <w:pPr>
        <w:pStyle w:val="BESKbrdtext"/>
        <w:numPr>
          <w:ilvl w:val="0"/>
          <w:numId w:val="31"/>
        </w:numPr>
      </w:pPr>
      <w:r w:rsidRPr="00F95987">
        <w:t>Dessa Administrativa föreskrifter</w:t>
      </w:r>
      <w:r w:rsidR="00925E67" w:rsidRPr="00F95987">
        <w:t>,</w:t>
      </w:r>
      <w:r w:rsidRPr="00F95987">
        <w:t xml:space="preserve"> daterade </w:t>
      </w:r>
      <w:r w:rsidRPr="00F95987">
        <w:rPr>
          <w:highlight w:val="yellow"/>
        </w:rPr>
        <w:t>20</w:t>
      </w:r>
      <w:r w:rsidR="007C60FD">
        <w:rPr>
          <w:highlight w:val="yellow"/>
        </w:rPr>
        <w:t>XX-XX-XX</w:t>
      </w:r>
      <w:r w:rsidR="00F95987" w:rsidRPr="00F95987">
        <w:t xml:space="preserve"> </w:t>
      </w:r>
    </w:p>
    <w:p w14:paraId="2B2AA72B" w14:textId="31E02BBD" w:rsidR="00F95987" w:rsidRDefault="00F95987" w:rsidP="00925E67">
      <w:pPr>
        <w:pStyle w:val="BESKbrdtext"/>
        <w:numPr>
          <w:ilvl w:val="0"/>
          <w:numId w:val="31"/>
        </w:numPr>
      </w:pPr>
      <w:r w:rsidRPr="00F95987">
        <w:t>Beskrivning</w:t>
      </w:r>
      <w:r w:rsidR="00D74CE7">
        <w:t>: Vårdprogram</w:t>
      </w:r>
      <w:r w:rsidR="009D4513">
        <w:t xml:space="preserve"> och </w:t>
      </w:r>
      <w:r w:rsidR="00D74CE7">
        <w:t>underhålls</w:t>
      </w:r>
      <w:r w:rsidR="009D4513">
        <w:t>plan</w:t>
      </w:r>
      <w:r w:rsidRPr="00F95987">
        <w:t xml:space="preserve">, daterad </w:t>
      </w:r>
      <w:r w:rsidR="007C60FD" w:rsidRPr="00F95987">
        <w:rPr>
          <w:highlight w:val="yellow"/>
        </w:rPr>
        <w:t>20</w:t>
      </w:r>
      <w:r w:rsidR="007C60FD">
        <w:rPr>
          <w:highlight w:val="yellow"/>
        </w:rPr>
        <w:t>XX-XX-XX</w:t>
      </w:r>
    </w:p>
    <w:p w14:paraId="2B2AA72C" w14:textId="457AF7FC" w:rsidR="00EF4B25" w:rsidRDefault="00F3705C" w:rsidP="00EF4B25">
      <w:pPr>
        <w:pStyle w:val="BESKbrdtext"/>
        <w:numPr>
          <w:ilvl w:val="0"/>
          <w:numId w:val="31"/>
        </w:numPr>
      </w:pPr>
      <w:r w:rsidRPr="00F3705C">
        <w:t>Anbudsformulär</w:t>
      </w:r>
      <w:r w:rsidR="00BC607A">
        <w:t>: V</w:t>
      </w:r>
      <w:r w:rsidR="005239C3">
        <w:t>årdprogram och Underhållsplan</w:t>
      </w:r>
      <w:r w:rsidR="00D74CE7">
        <w:t>,</w:t>
      </w:r>
      <w:r w:rsidRPr="00F95987">
        <w:t xml:space="preserve"> daterad </w:t>
      </w:r>
      <w:r w:rsidR="007C60FD" w:rsidRPr="00F95987">
        <w:rPr>
          <w:highlight w:val="yellow"/>
        </w:rPr>
        <w:t>20</w:t>
      </w:r>
      <w:r w:rsidR="007C60FD">
        <w:rPr>
          <w:highlight w:val="yellow"/>
        </w:rPr>
        <w:t>XX-XX-XX</w:t>
      </w:r>
    </w:p>
    <w:p w14:paraId="2B2AA72D" w14:textId="14E86B45" w:rsidR="00DE1074" w:rsidRPr="00911485" w:rsidRDefault="00CD0F3E" w:rsidP="00EF4B25">
      <w:pPr>
        <w:pStyle w:val="BESKbrdtext"/>
        <w:numPr>
          <w:ilvl w:val="0"/>
          <w:numId w:val="31"/>
        </w:numPr>
      </w:pPr>
      <w:r w:rsidRPr="00911485">
        <w:t>Mallar fö</w:t>
      </w:r>
      <w:r w:rsidR="00F95987" w:rsidRPr="00911485">
        <w:t>r införande och registrering</w:t>
      </w:r>
    </w:p>
    <w:p w14:paraId="0CF671E2" w14:textId="31222D95" w:rsidR="00F35DDF" w:rsidRDefault="00A564DB" w:rsidP="00242B4A">
      <w:pPr>
        <w:pStyle w:val="BESKbrdtext"/>
        <w:numPr>
          <w:ilvl w:val="0"/>
          <w:numId w:val="31"/>
        </w:numPr>
      </w:pPr>
      <w:r w:rsidRPr="00911485">
        <w:t>Svenska Kyrkans uppförande</w:t>
      </w:r>
      <w:r w:rsidR="00061834" w:rsidRPr="00911485">
        <w:t>kod</w:t>
      </w:r>
      <w:r w:rsidR="00061834">
        <w:t xml:space="preserve"> för leverantörer</w:t>
      </w:r>
      <w:r w:rsidR="00911485">
        <w:t xml:space="preserve"> </w:t>
      </w:r>
    </w:p>
    <w:p w14:paraId="2B2AA72E" w14:textId="543A1185" w:rsidR="00DE1074" w:rsidRDefault="00CD0F3E" w:rsidP="00F35DDF">
      <w:pPr>
        <w:pStyle w:val="BESKrub5"/>
      </w:pPr>
      <w:r>
        <w:t>AUB.24</w:t>
      </w:r>
      <w:r w:rsidR="00F35DDF">
        <w:tab/>
      </w:r>
      <w:r>
        <w:t>Frågor under anbudstiden</w:t>
      </w:r>
    </w:p>
    <w:p w14:paraId="2B2AA72F" w14:textId="7E0445F5" w:rsidR="006A6130" w:rsidRDefault="006A6130">
      <w:pPr>
        <w:pStyle w:val="BESKbrdtext"/>
      </w:pPr>
      <w:r>
        <w:t xml:space="preserve">Frågor under anbudstiden ska </w:t>
      </w:r>
      <w:r w:rsidR="00CD0F3E">
        <w:t>besvaras av</w:t>
      </w:r>
      <w:r>
        <w:t xml:space="preserve">: </w:t>
      </w:r>
      <w:r w:rsidR="00DD51F4" w:rsidRPr="000B1020">
        <w:rPr>
          <w:highlight w:val="cyan"/>
        </w:rPr>
        <w:t xml:space="preserve">(skall inkomma </w:t>
      </w:r>
      <w:r w:rsidR="003E0E0D" w:rsidRPr="000B1020">
        <w:rPr>
          <w:highlight w:val="cyan"/>
        </w:rPr>
        <w:t xml:space="preserve">senast </w:t>
      </w:r>
      <w:proofErr w:type="spellStart"/>
      <w:r w:rsidR="003E0E0D" w:rsidRPr="000B1020">
        <w:rPr>
          <w:highlight w:val="cyan"/>
        </w:rPr>
        <w:t>xxdatum</w:t>
      </w:r>
      <w:proofErr w:type="spellEnd"/>
      <w:r w:rsidR="003E0E0D">
        <w:t>)</w:t>
      </w:r>
    </w:p>
    <w:p w14:paraId="2B2AA730" w14:textId="77777777" w:rsidR="006A6130" w:rsidRPr="006A6130" w:rsidRDefault="006A6130">
      <w:pPr>
        <w:pStyle w:val="BESKbrdtext"/>
        <w:rPr>
          <w:highlight w:val="yellow"/>
        </w:rPr>
      </w:pPr>
      <w:r w:rsidRPr="006A6130">
        <w:rPr>
          <w:highlight w:val="yellow"/>
        </w:rPr>
        <w:t xml:space="preserve">Förnamn Efternamn </w:t>
      </w:r>
    </w:p>
    <w:p w14:paraId="2B2AA731" w14:textId="77777777" w:rsidR="006A6130" w:rsidRPr="006A6130" w:rsidRDefault="006A6130">
      <w:pPr>
        <w:pStyle w:val="BESKbrdtext"/>
        <w:rPr>
          <w:highlight w:val="yellow"/>
        </w:rPr>
      </w:pPr>
      <w:proofErr w:type="spellStart"/>
      <w:r w:rsidRPr="006A6130">
        <w:rPr>
          <w:highlight w:val="yellow"/>
        </w:rPr>
        <w:t>X</w:t>
      </w:r>
      <w:r w:rsidR="006E0D9A">
        <w:rPr>
          <w:highlight w:val="yellow"/>
        </w:rPr>
        <w:t>x</w:t>
      </w:r>
      <w:proofErr w:type="spellEnd"/>
      <w:r w:rsidRPr="006A6130">
        <w:rPr>
          <w:highlight w:val="yellow"/>
        </w:rPr>
        <w:t xml:space="preserve"> församling</w:t>
      </w:r>
      <w:r w:rsidR="00CD0F3E" w:rsidRPr="006A6130">
        <w:rPr>
          <w:highlight w:val="yellow"/>
        </w:rPr>
        <w:t xml:space="preserve"> </w:t>
      </w:r>
    </w:p>
    <w:p w14:paraId="2B2AA732" w14:textId="77777777" w:rsidR="006A6130" w:rsidRPr="00964995" w:rsidRDefault="006A6130">
      <w:pPr>
        <w:pStyle w:val="BESKbrdtext"/>
        <w:rPr>
          <w:highlight w:val="yellow"/>
        </w:rPr>
      </w:pPr>
      <w:r w:rsidRPr="00964995">
        <w:rPr>
          <w:highlight w:val="yellow"/>
        </w:rPr>
        <w:t>T</w:t>
      </w:r>
      <w:r w:rsidR="00CD0F3E" w:rsidRPr="00964995">
        <w:rPr>
          <w:highlight w:val="yellow"/>
        </w:rPr>
        <w:t xml:space="preserve">el. </w:t>
      </w:r>
      <w:proofErr w:type="spellStart"/>
      <w:r w:rsidR="00CD0F3E" w:rsidRPr="00964995">
        <w:rPr>
          <w:highlight w:val="yellow"/>
        </w:rPr>
        <w:t>xx-xx</w:t>
      </w:r>
      <w:proofErr w:type="spellEnd"/>
      <w:r w:rsidR="00CD0F3E" w:rsidRPr="00964995">
        <w:rPr>
          <w:highlight w:val="yellow"/>
        </w:rPr>
        <w:t xml:space="preserve"> xx </w:t>
      </w:r>
      <w:proofErr w:type="spellStart"/>
      <w:r w:rsidR="00CD0F3E" w:rsidRPr="00964995">
        <w:rPr>
          <w:highlight w:val="yellow"/>
        </w:rPr>
        <w:t>xx</w:t>
      </w:r>
      <w:proofErr w:type="spellEnd"/>
      <w:r w:rsidR="00CD0F3E" w:rsidRPr="00964995">
        <w:rPr>
          <w:highlight w:val="yellow"/>
        </w:rPr>
        <w:t xml:space="preserve"> </w:t>
      </w:r>
    </w:p>
    <w:p w14:paraId="2B2AA733" w14:textId="77777777" w:rsidR="006A6130" w:rsidRPr="006A6130" w:rsidRDefault="006A6130" w:rsidP="006A6130">
      <w:pPr>
        <w:pStyle w:val="BESKbrdtext"/>
        <w:rPr>
          <w:highlight w:val="yellow"/>
          <w:lang w:val="en-US"/>
        </w:rPr>
      </w:pPr>
      <w:r w:rsidRPr="006A6130">
        <w:rPr>
          <w:highlight w:val="yellow"/>
          <w:lang w:val="en-US"/>
        </w:rPr>
        <w:lastRenderedPageBreak/>
        <w:t>E</w:t>
      </w:r>
      <w:r w:rsidR="00CD0F3E" w:rsidRPr="006A6130">
        <w:rPr>
          <w:highlight w:val="yellow"/>
          <w:lang w:val="en-US"/>
        </w:rPr>
        <w:t>-post:</w:t>
      </w:r>
      <w:r w:rsidRPr="006A6130">
        <w:rPr>
          <w:highlight w:val="yellow"/>
          <w:lang w:val="en-US"/>
        </w:rPr>
        <w:t xml:space="preserve"> </w:t>
      </w:r>
      <w:proofErr w:type="gramStart"/>
      <w:r w:rsidRPr="006A6130">
        <w:rPr>
          <w:highlight w:val="yellow"/>
          <w:lang w:val="en-US"/>
        </w:rPr>
        <w:t>förnamn.efternamn@svenskakyrkan.se</w:t>
      </w:r>
      <w:proofErr w:type="gramEnd"/>
      <w:r w:rsidR="00CD0F3E" w:rsidRPr="006A6130">
        <w:rPr>
          <w:highlight w:val="yellow"/>
          <w:lang w:val="en-US"/>
        </w:rPr>
        <w:t xml:space="preserve"> </w:t>
      </w:r>
    </w:p>
    <w:p w14:paraId="2B2AA734" w14:textId="77777777" w:rsidR="00DE1074" w:rsidRPr="006A6130" w:rsidRDefault="00CD0F3E">
      <w:pPr>
        <w:pStyle w:val="BESKbrdtext"/>
      </w:pPr>
      <w:r w:rsidRPr="006A6130">
        <w:rPr>
          <w:highlight w:val="yellow"/>
        </w:rPr>
        <w:t xml:space="preserve">Sista dag för frågor med anledning av förfrågningsunderlaget är </w:t>
      </w:r>
      <w:r w:rsidR="007C60FD">
        <w:rPr>
          <w:highlight w:val="yellow"/>
        </w:rPr>
        <w:t>20XX</w:t>
      </w:r>
      <w:r w:rsidR="006A6130" w:rsidRPr="006A6130">
        <w:rPr>
          <w:highlight w:val="yellow"/>
        </w:rPr>
        <w:t>-XX-XX</w:t>
      </w:r>
      <w:r w:rsidRPr="006A6130">
        <w:rPr>
          <w:highlight w:val="yellow"/>
        </w:rPr>
        <w:t>.</w:t>
      </w:r>
    </w:p>
    <w:p w14:paraId="2B2AA735" w14:textId="77777777" w:rsidR="006A6130" w:rsidRPr="006A6130" w:rsidRDefault="006A6130">
      <w:pPr>
        <w:pStyle w:val="BESKbrdtext"/>
        <w:rPr>
          <w:highlight w:val="yellow"/>
        </w:rPr>
      </w:pPr>
    </w:p>
    <w:p w14:paraId="2B2AA736" w14:textId="77777777" w:rsidR="00DE1074" w:rsidRPr="006A6130" w:rsidRDefault="006A6130">
      <w:pPr>
        <w:pStyle w:val="BESKbrdtext"/>
        <w:rPr>
          <w:highlight w:val="yellow"/>
        </w:rPr>
      </w:pPr>
      <w:r w:rsidRPr="006A6130">
        <w:rPr>
          <w:highlight w:val="yellow"/>
        </w:rPr>
        <w:t xml:space="preserve">För visning av objekten under anbudstiden </w:t>
      </w:r>
      <w:r w:rsidR="00CD0F3E" w:rsidRPr="006A6130">
        <w:rPr>
          <w:highlight w:val="yellow"/>
        </w:rPr>
        <w:t>kontakt</w:t>
      </w:r>
      <w:r w:rsidRPr="006A6130">
        <w:rPr>
          <w:highlight w:val="yellow"/>
        </w:rPr>
        <w:t xml:space="preserve">as: </w:t>
      </w:r>
    </w:p>
    <w:p w14:paraId="2B2AA737" w14:textId="77777777" w:rsidR="006A6130" w:rsidRPr="006A6130" w:rsidRDefault="006A6130" w:rsidP="006A6130">
      <w:pPr>
        <w:pStyle w:val="BESKbrdtext"/>
        <w:rPr>
          <w:highlight w:val="yellow"/>
        </w:rPr>
      </w:pPr>
      <w:r w:rsidRPr="006A6130">
        <w:rPr>
          <w:highlight w:val="yellow"/>
        </w:rPr>
        <w:t xml:space="preserve">Förnamn Efternamn </w:t>
      </w:r>
    </w:p>
    <w:p w14:paraId="2B2AA738" w14:textId="77777777" w:rsidR="006A6130" w:rsidRPr="006A6130" w:rsidRDefault="006A6130" w:rsidP="006A6130">
      <w:pPr>
        <w:pStyle w:val="BESKbrdtext"/>
        <w:rPr>
          <w:highlight w:val="yellow"/>
        </w:rPr>
      </w:pPr>
      <w:proofErr w:type="spellStart"/>
      <w:r w:rsidRPr="006A6130">
        <w:rPr>
          <w:highlight w:val="yellow"/>
        </w:rPr>
        <w:t>Xx</w:t>
      </w:r>
      <w:proofErr w:type="spellEnd"/>
      <w:r w:rsidRPr="006A6130">
        <w:rPr>
          <w:highlight w:val="yellow"/>
        </w:rPr>
        <w:t xml:space="preserve"> församling </w:t>
      </w:r>
    </w:p>
    <w:p w14:paraId="2B2AA739" w14:textId="77777777" w:rsidR="006A6130" w:rsidRPr="006A6130" w:rsidRDefault="006A6130" w:rsidP="006A6130">
      <w:pPr>
        <w:pStyle w:val="BESKbrdtext"/>
        <w:rPr>
          <w:highlight w:val="yellow"/>
        </w:rPr>
      </w:pPr>
      <w:r w:rsidRPr="006A6130">
        <w:rPr>
          <w:highlight w:val="yellow"/>
        </w:rPr>
        <w:t xml:space="preserve">Tel. </w:t>
      </w:r>
      <w:proofErr w:type="spellStart"/>
      <w:r w:rsidRPr="006A6130">
        <w:rPr>
          <w:highlight w:val="yellow"/>
        </w:rPr>
        <w:t>xx-xx</w:t>
      </w:r>
      <w:proofErr w:type="spellEnd"/>
      <w:r w:rsidRPr="006A6130">
        <w:rPr>
          <w:highlight w:val="yellow"/>
        </w:rPr>
        <w:t xml:space="preserve"> xx </w:t>
      </w:r>
      <w:proofErr w:type="spellStart"/>
      <w:r w:rsidRPr="006A6130">
        <w:rPr>
          <w:highlight w:val="yellow"/>
        </w:rPr>
        <w:t>xx</w:t>
      </w:r>
      <w:proofErr w:type="spellEnd"/>
      <w:r w:rsidRPr="006A6130">
        <w:rPr>
          <w:highlight w:val="yellow"/>
        </w:rPr>
        <w:t xml:space="preserve"> </w:t>
      </w:r>
    </w:p>
    <w:p w14:paraId="2B2AA73A" w14:textId="77777777" w:rsidR="006A6130" w:rsidRPr="006A6130" w:rsidRDefault="006A6130" w:rsidP="006A6130">
      <w:pPr>
        <w:pStyle w:val="BESKbrdtext"/>
        <w:rPr>
          <w:lang w:val="en-US"/>
        </w:rPr>
      </w:pPr>
      <w:r w:rsidRPr="006A6130">
        <w:rPr>
          <w:highlight w:val="yellow"/>
          <w:lang w:val="en-US"/>
        </w:rPr>
        <w:t xml:space="preserve">E-post: </w:t>
      </w:r>
      <w:proofErr w:type="gramStart"/>
      <w:r w:rsidRPr="006A6130">
        <w:rPr>
          <w:highlight w:val="yellow"/>
          <w:lang w:val="en-US"/>
        </w:rPr>
        <w:t>förnamn.efternamn@svenskakyrkan.se</w:t>
      </w:r>
      <w:proofErr w:type="gramEnd"/>
      <w:r w:rsidRPr="006A6130">
        <w:rPr>
          <w:lang w:val="en-US"/>
        </w:rPr>
        <w:t xml:space="preserve"> </w:t>
      </w:r>
    </w:p>
    <w:p w14:paraId="2B2AA73B" w14:textId="77777777" w:rsidR="00DE1074" w:rsidRDefault="00CD0F3E">
      <w:pPr>
        <w:pStyle w:val="BESKrub4"/>
      </w:pPr>
      <w:r>
        <w:t>AUB.3</w:t>
      </w:r>
      <w:r>
        <w:tab/>
        <w:t>Anbudsgivning</w:t>
      </w:r>
    </w:p>
    <w:p w14:paraId="2B2AA73C" w14:textId="77777777" w:rsidR="00DE1074" w:rsidRDefault="00CD0F3E">
      <w:pPr>
        <w:pStyle w:val="BESKrub5"/>
      </w:pPr>
      <w:r>
        <w:t>AUB.31</w:t>
      </w:r>
      <w:r>
        <w:tab/>
        <w:t>Anbuds form och innehåll</w:t>
      </w:r>
    </w:p>
    <w:p w14:paraId="2B2AA73D" w14:textId="77777777" w:rsidR="00F3705C" w:rsidRDefault="00F3705C" w:rsidP="004542C4">
      <w:pPr>
        <w:pStyle w:val="BESKbrdtext"/>
      </w:pPr>
      <w:r>
        <w:t>Anbud ska vara avgivet enligt bifogat anbuds</w:t>
      </w:r>
      <w:r w:rsidR="004542C4">
        <w:t xml:space="preserve">formulär och innehålla samtliga </w:t>
      </w:r>
      <w:r>
        <w:t xml:space="preserve">däri begärda handlingar och uppgifter. </w:t>
      </w:r>
    </w:p>
    <w:p w14:paraId="2B2AA73E" w14:textId="77777777" w:rsidR="004542C4" w:rsidRDefault="00F3705C" w:rsidP="00F3705C">
      <w:pPr>
        <w:pStyle w:val="BESKbrdtext"/>
      </w:pPr>
      <w:r>
        <w:t xml:space="preserve">Anbudet ska vara undertecknat. </w:t>
      </w:r>
    </w:p>
    <w:p w14:paraId="2B2AA73F" w14:textId="77777777" w:rsidR="004542C4" w:rsidRDefault="00F3705C" w:rsidP="00F3705C">
      <w:pPr>
        <w:pStyle w:val="BESKbrdtext"/>
      </w:pPr>
      <w:r>
        <w:t xml:space="preserve">Eventuella reservationer ska anges och specificeras. </w:t>
      </w:r>
    </w:p>
    <w:p w14:paraId="2B2AA740" w14:textId="77777777" w:rsidR="00F3705C" w:rsidRDefault="00F3705C" w:rsidP="00F3705C">
      <w:pPr>
        <w:pStyle w:val="BESKbrdtext"/>
      </w:pPr>
      <w:r>
        <w:t xml:space="preserve">Följande uppgifter ska bifogas anbudet:  </w:t>
      </w:r>
    </w:p>
    <w:p w14:paraId="2B2AA741" w14:textId="77777777" w:rsidR="00DE1074" w:rsidRDefault="00F3705C" w:rsidP="009124C5">
      <w:pPr>
        <w:pStyle w:val="BESKbrdtext"/>
      </w:pPr>
      <w:bookmarkStart w:id="3" w:name="_Hlk508618447"/>
      <w:r>
        <w:t xml:space="preserve">Bevis för gällande ansvarsförsäkring </w:t>
      </w:r>
    </w:p>
    <w:bookmarkEnd w:id="3"/>
    <w:p w14:paraId="671691DE" w14:textId="6BF17DA8" w:rsidR="009124C5" w:rsidRDefault="009124C5" w:rsidP="009124C5">
      <w:pPr>
        <w:pStyle w:val="BESKbrdtext"/>
      </w:pPr>
      <w:r w:rsidRPr="00911485">
        <w:t>Svenska Kyrkans uppförandekod</w:t>
      </w:r>
      <w:r>
        <w:t xml:space="preserve"> för leverantörer ska vara undertecknad</w:t>
      </w:r>
    </w:p>
    <w:p w14:paraId="2B2AA742" w14:textId="77777777" w:rsidR="00DE1074" w:rsidRDefault="00CD0F3E">
      <w:pPr>
        <w:pStyle w:val="BESKrub6"/>
      </w:pPr>
      <w:r>
        <w:t>AUB.311</w:t>
      </w:r>
      <w:r>
        <w:tab/>
        <w:t>Huvudanbud</w:t>
      </w:r>
    </w:p>
    <w:p w14:paraId="2B2AA743" w14:textId="77777777" w:rsidR="00DE1074" w:rsidRDefault="00CD0F3E">
      <w:pPr>
        <w:pStyle w:val="BESKbrdtext"/>
      </w:pPr>
      <w:r>
        <w:t>Med huvudanbud avses anbud enligt förfrågningsunderlaget.</w:t>
      </w:r>
    </w:p>
    <w:p w14:paraId="2B2AA744" w14:textId="77777777" w:rsidR="00DE1074" w:rsidRDefault="00CD0F3E">
      <w:pPr>
        <w:pStyle w:val="BESKrub5"/>
      </w:pPr>
      <w:r>
        <w:t>AUB.32</w:t>
      </w:r>
      <w:r>
        <w:tab/>
        <w:t>Anbudstidens utgång</w:t>
      </w:r>
    </w:p>
    <w:p w14:paraId="2B2AA745" w14:textId="77777777" w:rsidR="00DE1074" w:rsidRDefault="00CD0F3E">
      <w:pPr>
        <w:pStyle w:val="BESKbrdtext"/>
      </w:pPr>
      <w:r>
        <w:t>Anbud ska vara beställaren tillhanda senast 20</w:t>
      </w:r>
      <w:r w:rsidRPr="00B96647">
        <w:rPr>
          <w:highlight w:val="yellow"/>
        </w:rPr>
        <w:t>XX-XX.XX</w:t>
      </w:r>
      <w:r>
        <w:t xml:space="preserve">, kl. </w:t>
      </w:r>
      <w:r w:rsidRPr="00B96647">
        <w:rPr>
          <w:highlight w:val="yellow"/>
        </w:rPr>
        <w:t>XX</w:t>
      </w:r>
      <w:r>
        <w:t>.00.</w:t>
      </w:r>
    </w:p>
    <w:p w14:paraId="2B2AA746" w14:textId="77777777" w:rsidR="00DE1074" w:rsidRDefault="00CD0F3E">
      <w:pPr>
        <w:pStyle w:val="BESKrub5"/>
      </w:pPr>
      <w:r>
        <w:t>AUB.33</w:t>
      </w:r>
      <w:r>
        <w:tab/>
        <w:t>Anbuds giltighetstid</w:t>
      </w:r>
    </w:p>
    <w:p w14:paraId="2B2AA747" w14:textId="77777777" w:rsidR="00DE1074" w:rsidRDefault="00CD0F3E">
      <w:pPr>
        <w:pStyle w:val="BESKbrdtext"/>
      </w:pPr>
      <w:r>
        <w:t>Anbudsgivare ska vara bunden av sitt anbud i 60 dagar.</w:t>
      </w:r>
    </w:p>
    <w:p w14:paraId="2B2AA748" w14:textId="77777777" w:rsidR="00DE1074" w:rsidRDefault="00CD0F3E">
      <w:pPr>
        <w:pStyle w:val="BESKrub5"/>
      </w:pPr>
      <w:r>
        <w:t>AUB.34</w:t>
      </w:r>
      <w:r>
        <w:tab/>
        <w:t>Adressering</w:t>
      </w:r>
    </w:p>
    <w:p w14:paraId="2B2AA749" w14:textId="148E4586" w:rsidR="006A1033" w:rsidRPr="000A2D49" w:rsidRDefault="00E703DF" w:rsidP="006A1033">
      <w:pPr>
        <w:pStyle w:val="BESKbrdtext"/>
        <w:rPr>
          <w:strike/>
        </w:rPr>
      </w:pPr>
      <w:r w:rsidRPr="00F740AF">
        <w:t>Anbud ska vara märkt ”Anbud Vårdprogram/Underhållsplan och skickas digitalt till:</w:t>
      </w:r>
      <w:r>
        <w:t xml:space="preserve"> </w:t>
      </w:r>
    </w:p>
    <w:p w14:paraId="2B2AA74A" w14:textId="77777777" w:rsidR="006A1033" w:rsidRDefault="006A1033" w:rsidP="006A1033">
      <w:pPr>
        <w:pStyle w:val="BESKbrdtext"/>
        <w:rPr>
          <w:highlight w:val="yellow"/>
        </w:rPr>
      </w:pPr>
      <w:proofErr w:type="spellStart"/>
      <w:r w:rsidRPr="006A1033">
        <w:rPr>
          <w:highlight w:val="yellow"/>
        </w:rPr>
        <w:t>Xx</w:t>
      </w:r>
      <w:proofErr w:type="spellEnd"/>
      <w:r w:rsidRPr="006A1033">
        <w:rPr>
          <w:highlight w:val="yellow"/>
        </w:rPr>
        <w:t xml:space="preserve"> församling</w:t>
      </w:r>
    </w:p>
    <w:p w14:paraId="2B2AA74B" w14:textId="77777777" w:rsidR="006A1033" w:rsidRDefault="006A1033" w:rsidP="006A1033">
      <w:pPr>
        <w:pStyle w:val="BESKbrdtext"/>
        <w:rPr>
          <w:highlight w:val="yellow"/>
        </w:rPr>
      </w:pPr>
      <w:proofErr w:type="spellStart"/>
      <w:r w:rsidRPr="006A1033">
        <w:rPr>
          <w:highlight w:val="yellow"/>
        </w:rPr>
        <w:t>Xx</w:t>
      </w:r>
      <w:proofErr w:type="spellEnd"/>
      <w:r w:rsidRPr="006A1033">
        <w:rPr>
          <w:highlight w:val="yellow"/>
        </w:rPr>
        <w:t xml:space="preserve"> </w:t>
      </w:r>
    </w:p>
    <w:p w14:paraId="2B2AA74C" w14:textId="77777777" w:rsidR="006A1033" w:rsidRPr="006A1033" w:rsidRDefault="006A1033" w:rsidP="006A1033">
      <w:pPr>
        <w:pStyle w:val="BESKbrdtext"/>
        <w:rPr>
          <w:highlight w:val="yellow"/>
        </w:rPr>
      </w:pPr>
      <w:proofErr w:type="spellStart"/>
      <w:r w:rsidRPr="006A1033">
        <w:rPr>
          <w:highlight w:val="yellow"/>
        </w:rPr>
        <w:t>Xx</w:t>
      </w:r>
      <w:proofErr w:type="spellEnd"/>
      <w:r w:rsidRPr="006A1033">
        <w:rPr>
          <w:highlight w:val="yellow"/>
        </w:rPr>
        <w:t xml:space="preserve"> Stockholm</w:t>
      </w:r>
    </w:p>
    <w:p w14:paraId="2B2AA74D" w14:textId="77777777" w:rsidR="00DE1074" w:rsidRDefault="00CD0F3E" w:rsidP="006A1033">
      <w:pPr>
        <w:pStyle w:val="BESKrub4"/>
      </w:pPr>
      <w:r>
        <w:t>AUB.4</w:t>
      </w:r>
      <w:r>
        <w:tab/>
        <w:t>Anbudsöppning</w:t>
      </w:r>
    </w:p>
    <w:p w14:paraId="2B2AA74E" w14:textId="77777777" w:rsidR="00DE1074" w:rsidRDefault="00CD0F3E" w:rsidP="002125FE">
      <w:pPr>
        <w:pStyle w:val="BESKbrdtext"/>
      </w:pPr>
      <w:r>
        <w:t>Sluten anbudsöppning kommer att tillämpas.</w:t>
      </w:r>
    </w:p>
    <w:p w14:paraId="2B2AA74F" w14:textId="77777777" w:rsidR="00DE1074" w:rsidRDefault="00CD0F3E">
      <w:pPr>
        <w:pStyle w:val="BESKrub4"/>
      </w:pPr>
      <w:r>
        <w:t>AUB.5</w:t>
      </w:r>
      <w:r>
        <w:tab/>
        <w:t>Anbudsprövning</w:t>
      </w:r>
    </w:p>
    <w:p w14:paraId="2B2AA750" w14:textId="2745F598" w:rsidR="00DE1074" w:rsidRDefault="00CD0F3E">
      <w:pPr>
        <w:pStyle w:val="BESKbrdtext"/>
      </w:pPr>
      <w:r>
        <w:lastRenderedPageBreak/>
        <w:t xml:space="preserve">Anbudsprövningen genomförs i två steg. Först prövas </w:t>
      </w:r>
      <w:r w:rsidR="0081221C" w:rsidRPr="00F740AF">
        <w:t>att</w:t>
      </w:r>
      <w:r w:rsidR="0081221C">
        <w:t xml:space="preserve"> </w:t>
      </w:r>
      <w:r>
        <w:t xml:space="preserve">anbudsgivaren motsvarar de krav som ställs avseende personella resurser och erfarenhet </w:t>
      </w:r>
      <w:r w:rsidRPr="001B3E6E">
        <w:t>samt</w:t>
      </w:r>
      <w:r w:rsidR="0057070A">
        <w:t xml:space="preserve"> därefter</w:t>
      </w:r>
      <w:r w:rsidR="004C3B35">
        <w:t xml:space="preserve"> </w:t>
      </w:r>
      <w:r w:rsidRPr="001B3E6E">
        <w:t xml:space="preserve">ekonomisk </w:t>
      </w:r>
      <w:proofErr w:type="spellStart"/>
      <w:r w:rsidRPr="001B3E6E">
        <w:t>ställning</w:t>
      </w:r>
      <w:r w:rsidR="005F2129">
        <w:t>och</w:t>
      </w:r>
      <w:proofErr w:type="spellEnd"/>
      <w:r w:rsidR="005F2129">
        <w:t xml:space="preserve"> </w:t>
      </w:r>
      <w:r>
        <w:t xml:space="preserve">övriga krav som </w:t>
      </w:r>
      <w:r w:rsidR="005F2129">
        <w:t>erfordrats</w:t>
      </w:r>
      <w:r>
        <w:t>.</w:t>
      </w:r>
      <w:r w:rsidR="00E8561D">
        <w:t xml:space="preserve"> </w:t>
      </w:r>
    </w:p>
    <w:p w14:paraId="2B2AA751" w14:textId="77777777" w:rsidR="00DE1074" w:rsidRDefault="00CD0F3E" w:rsidP="002125FE">
      <w:pPr>
        <w:pStyle w:val="BESKbrdtext"/>
      </w:pPr>
      <w:r>
        <w:t>B förbehåller sig rätten att förkasta samtliga anbud.</w:t>
      </w:r>
    </w:p>
    <w:p w14:paraId="2B2AA752" w14:textId="77777777" w:rsidR="00DE1074" w:rsidRDefault="00CD0F3E">
      <w:pPr>
        <w:pStyle w:val="BESKrub5"/>
      </w:pPr>
      <w:r>
        <w:t>AUB.51</w:t>
      </w:r>
      <w:r>
        <w:tab/>
        <w:t>Prövning av anbudsgivare</w:t>
      </w:r>
    </w:p>
    <w:p w14:paraId="2B2AA753" w14:textId="77777777" w:rsidR="00DE1074" w:rsidRDefault="00CD0F3E">
      <w:pPr>
        <w:pStyle w:val="BESKbrdtext"/>
      </w:pPr>
      <w:r>
        <w:t>Prövning av anbudsgivare kommer att ske enligt följande:</w:t>
      </w:r>
    </w:p>
    <w:p w14:paraId="2B2AA754" w14:textId="77777777" w:rsidR="00DE1074" w:rsidRDefault="002125FE" w:rsidP="002125FE">
      <w:pPr>
        <w:pStyle w:val="BESKbrdtext"/>
        <w:numPr>
          <w:ilvl w:val="0"/>
          <w:numId w:val="34"/>
        </w:numPr>
      </w:pPr>
      <w:r>
        <w:t xml:space="preserve">Erfarenhet av liknande uppdrag </w:t>
      </w:r>
    </w:p>
    <w:p w14:paraId="2B2AA755" w14:textId="77777777" w:rsidR="002125FE" w:rsidRDefault="002125FE" w:rsidP="002125FE">
      <w:pPr>
        <w:pStyle w:val="BESKbrdtext"/>
        <w:numPr>
          <w:ilvl w:val="0"/>
          <w:numId w:val="34"/>
        </w:numPr>
      </w:pPr>
      <w:r>
        <w:t>GK och UK ska ha erfarenhet från arbeten med antikvariskt värdefulla byggnader och anläggningar</w:t>
      </w:r>
    </w:p>
    <w:p w14:paraId="2B2AA756" w14:textId="77777777" w:rsidR="00DE1074" w:rsidRDefault="002125FE" w:rsidP="002125FE">
      <w:pPr>
        <w:pStyle w:val="BESKbrdtext"/>
        <w:numPr>
          <w:ilvl w:val="0"/>
          <w:numId w:val="34"/>
        </w:numPr>
      </w:pPr>
      <w:r>
        <w:t>Anbudsgivaren</w:t>
      </w:r>
      <w:r w:rsidR="00CD0F3E">
        <w:t xml:space="preserve"> och eventuella UK är registrerade för redovisning och inbetalning av mervärdesskatt, innehållen preliminär A-skatt elle</w:t>
      </w:r>
      <w:r w:rsidR="00316441">
        <w:t>r F-skatt och arbetsgivaravgift</w:t>
      </w:r>
    </w:p>
    <w:p w14:paraId="2B2AA757" w14:textId="77777777" w:rsidR="00DE1074" w:rsidRDefault="00CD0F3E">
      <w:pPr>
        <w:pStyle w:val="BESKrub6"/>
      </w:pPr>
      <w:r>
        <w:t>AUB.511</w:t>
      </w:r>
      <w:r>
        <w:tab/>
        <w:t>Uppgifter från skatte- och kronofogdemyndighet</w:t>
      </w:r>
    </w:p>
    <w:p w14:paraId="2B2AA758" w14:textId="77777777" w:rsidR="00DE1074" w:rsidRDefault="00CD0F3E">
      <w:pPr>
        <w:pStyle w:val="BESKbrdtext"/>
      </w:pPr>
      <w:r>
        <w:t>Beställaren kommer att kontrollera att anbudsgivaren uppfyller villkoren.</w:t>
      </w:r>
    </w:p>
    <w:p w14:paraId="255433B3" w14:textId="77777777" w:rsidR="007D41AB" w:rsidRDefault="007D41AB">
      <w:pPr>
        <w:pStyle w:val="BESKbrdtext"/>
      </w:pPr>
    </w:p>
    <w:p w14:paraId="443AF0E6" w14:textId="77777777" w:rsidR="00B05C18" w:rsidRPr="00725016" w:rsidRDefault="007D41AB" w:rsidP="006011C2">
      <w:pPr>
        <w:pStyle w:val="BESKrub6"/>
      </w:pPr>
      <w:r w:rsidRPr="00725016">
        <w:t xml:space="preserve">AUB.514 </w:t>
      </w:r>
      <w:r w:rsidR="006011C2" w:rsidRPr="00725016">
        <w:tab/>
      </w:r>
      <w:r w:rsidRPr="00725016">
        <w:t xml:space="preserve">Krav på teknisk förmåga, kompetens och kapacitet </w:t>
      </w:r>
    </w:p>
    <w:p w14:paraId="5F2B16B3" w14:textId="77777777" w:rsidR="00B05C18" w:rsidRPr="00725016" w:rsidRDefault="007D41AB" w:rsidP="006011C2">
      <w:pPr>
        <w:pStyle w:val="BESKrub6"/>
        <w:rPr>
          <w:b w:val="0"/>
          <w:sz w:val="22"/>
        </w:rPr>
      </w:pPr>
      <w:r w:rsidRPr="00725016">
        <w:t xml:space="preserve">AUB.5141 </w:t>
      </w:r>
      <w:r w:rsidR="00B05C18" w:rsidRPr="00725016">
        <w:tab/>
      </w:r>
      <w:r w:rsidRPr="00725016">
        <w:t xml:space="preserve">Konsult </w:t>
      </w:r>
    </w:p>
    <w:p w14:paraId="23071DAF" w14:textId="1A09E0AF" w:rsidR="006B5B6B" w:rsidRPr="00725016" w:rsidRDefault="00B05C18" w:rsidP="006011C2">
      <w:pPr>
        <w:pStyle w:val="BESKrub6"/>
        <w:rPr>
          <w:b w:val="0"/>
          <w:sz w:val="22"/>
        </w:rPr>
      </w:pPr>
      <w:r w:rsidRPr="00725016">
        <w:rPr>
          <w:b w:val="0"/>
          <w:sz w:val="22"/>
        </w:rPr>
        <w:tab/>
      </w:r>
      <w:r w:rsidR="007D41AB" w:rsidRPr="00725016">
        <w:rPr>
          <w:b w:val="0"/>
          <w:sz w:val="22"/>
        </w:rPr>
        <w:t xml:space="preserve">Namn på föreslagen </w:t>
      </w:r>
      <w:proofErr w:type="spellStart"/>
      <w:r w:rsidR="00360CEB" w:rsidRPr="00725016">
        <w:rPr>
          <w:b w:val="0"/>
          <w:sz w:val="22"/>
        </w:rPr>
        <w:t>Generalkonsult</w:t>
      </w:r>
      <w:proofErr w:type="spellEnd"/>
      <w:r w:rsidR="003062C7" w:rsidRPr="00725016">
        <w:rPr>
          <w:b w:val="0"/>
          <w:sz w:val="22"/>
        </w:rPr>
        <w:t xml:space="preserve"> (GK)</w:t>
      </w:r>
      <w:r w:rsidR="007D41AB" w:rsidRPr="00725016">
        <w:rPr>
          <w:b w:val="0"/>
          <w:sz w:val="22"/>
        </w:rPr>
        <w:t xml:space="preserve"> presenteras. Föreslagen </w:t>
      </w:r>
      <w:r w:rsidR="003062C7" w:rsidRPr="00725016">
        <w:rPr>
          <w:b w:val="0"/>
          <w:sz w:val="22"/>
        </w:rPr>
        <w:t>GK</w:t>
      </w:r>
      <w:r w:rsidR="007D41AB" w:rsidRPr="00725016">
        <w:rPr>
          <w:b w:val="0"/>
          <w:sz w:val="22"/>
        </w:rPr>
        <w:t xml:space="preserve"> ska vara huvudansvarig för det Specifika projektets genomförande och ha kapacitet att genomföra uppdraget inom utlovad tidsperiod. </w:t>
      </w:r>
      <w:r w:rsidR="003062C7" w:rsidRPr="00725016">
        <w:rPr>
          <w:b w:val="0"/>
          <w:sz w:val="22"/>
        </w:rPr>
        <w:t>GK</w:t>
      </w:r>
      <w:r w:rsidR="007D41AB" w:rsidRPr="00725016">
        <w:rPr>
          <w:b w:val="0"/>
          <w:sz w:val="22"/>
        </w:rPr>
        <w:t xml:space="preserve"> ska vara kontaktperson mot beställaren och i samtliga delar säkerställa slutprodukterna. </w:t>
      </w:r>
    </w:p>
    <w:p w14:paraId="008A0EB1" w14:textId="76AE6084" w:rsidR="00B07B23" w:rsidRPr="00725016" w:rsidRDefault="006B5B6B" w:rsidP="006011C2">
      <w:pPr>
        <w:pStyle w:val="BESKrub6"/>
        <w:rPr>
          <w:b w:val="0"/>
          <w:sz w:val="22"/>
        </w:rPr>
      </w:pPr>
      <w:r w:rsidRPr="00725016">
        <w:rPr>
          <w:b w:val="0"/>
          <w:sz w:val="22"/>
        </w:rPr>
        <w:tab/>
      </w:r>
      <w:r w:rsidR="007D41AB" w:rsidRPr="00725016">
        <w:rPr>
          <w:b w:val="0"/>
          <w:sz w:val="22"/>
        </w:rPr>
        <w:t xml:space="preserve">Byte av </w:t>
      </w:r>
      <w:r w:rsidR="003062C7" w:rsidRPr="00725016">
        <w:rPr>
          <w:b w:val="0"/>
          <w:sz w:val="22"/>
        </w:rPr>
        <w:t>GK</w:t>
      </w:r>
      <w:r w:rsidR="007D41AB" w:rsidRPr="00725016">
        <w:rPr>
          <w:b w:val="0"/>
          <w:sz w:val="22"/>
        </w:rPr>
        <w:t xml:space="preserve"> kommer endast att godtas för ny </w:t>
      </w:r>
      <w:r w:rsidR="003062C7" w:rsidRPr="00725016">
        <w:rPr>
          <w:b w:val="0"/>
          <w:sz w:val="22"/>
        </w:rPr>
        <w:t>GK</w:t>
      </w:r>
      <w:r w:rsidR="007D41AB" w:rsidRPr="00725016">
        <w:rPr>
          <w:b w:val="0"/>
          <w:sz w:val="22"/>
        </w:rPr>
        <w:t xml:space="preserve"> som har likvärdig eller högre kompetens och erfarenhet än ursprungligt föreslagen huvudkonsult. </w:t>
      </w:r>
    </w:p>
    <w:p w14:paraId="2B2AA759" w14:textId="5703B48A" w:rsidR="00DE1074" w:rsidRDefault="00CD0F3E" w:rsidP="0035701C">
      <w:pPr>
        <w:pStyle w:val="BESKrub6"/>
      </w:pPr>
      <w:r w:rsidRPr="00725016">
        <w:t>AUB.52</w:t>
      </w:r>
      <w:r w:rsidRPr="00725016">
        <w:tab/>
        <w:t>Värderingsgrunder vid utvärdering av anbud</w:t>
      </w:r>
    </w:p>
    <w:p w14:paraId="2B2AA75A" w14:textId="77777777" w:rsidR="00DE1074" w:rsidRDefault="00CD0F3E">
      <w:pPr>
        <w:pStyle w:val="BESKbrdtext"/>
      </w:pPr>
      <w:r>
        <w:t>Grunden för antagande av anbud är det ekonomiskt mest fördelaktiga anbudet med hänsyn tagen till</w:t>
      </w:r>
      <w:r w:rsidR="00B96647">
        <w:t xml:space="preserve"> </w:t>
      </w:r>
      <w:r>
        <w:t>följande kriterier:</w:t>
      </w:r>
    </w:p>
    <w:p w14:paraId="2B2AA75B" w14:textId="77777777" w:rsidR="00DE1074" w:rsidRDefault="00CD0F3E" w:rsidP="00316441">
      <w:pPr>
        <w:pStyle w:val="BESKbrdtext"/>
        <w:numPr>
          <w:ilvl w:val="0"/>
          <w:numId w:val="36"/>
        </w:numPr>
      </w:pPr>
      <w:r>
        <w:t>Organisation, arbetsledning och kompetens</w:t>
      </w:r>
    </w:p>
    <w:p w14:paraId="2B2AA75C" w14:textId="77777777" w:rsidR="00DE1074" w:rsidRDefault="00CD0F3E" w:rsidP="00316441">
      <w:pPr>
        <w:pStyle w:val="BESKbrdtext"/>
        <w:numPr>
          <w:ilvl w:val="0"/>
          <w:numId w:val="36"/>
        </w:numPr>
      </w:pPr>
      <w:r>
        <w:t>Erfarenhet/referensobjekt</w:t>
      </w:r>
    </w:p>
    <w:p w14:paraId="2B2AA75E" w14:textId="77777777" w:rsidR="00DE1074" w:rsidRDefault="00CD0F3E" w:rsidP="00316441">
      <w:pPr>
        <w:pStyle w:val="BESKbrdtext"/>
        <w:numPr>
          <w:ilvl w:val="0"/>
          <w:numId w:val="36"/>
        </w:numPr>
      </w:pPr>
      <w:r>
        <w:t>Pris</w:t>
      </w:r>
    </w:p>
    <w:p w14:paraId="2B2AA75F" w14:textId="77777777" w:rsidR="00DE1074" w:rsidRDefault="00CD0F3E">
      <w:pPr>
        <w:pStyle w:val="BESKbrdtext"/>
      </w:pPr>
      <w:r>
        <w:t>I kriteriet pris värderas även hur regleringen av ändrings- och tilläggsarbeten kan komma att påverka slutkostnaden.</w:t>
      </w:r>
    </w:p>
    <w:p w14:paraId="2B2AA760" w14:textId="77777777" w:rsidR="00DE1074" w:rsidRDefault="00CD0F3E">
      <w:pPr>
        <w:pStyle w:val="BESKrub5"/>
      </w:pPr>
      <w:r>
        <w:t>AUB.53</w:t>
      </w:r>
      <w:r>
        <w:tab/>
        <w:t>Meddelande om beslut efter utvärdering av anbud</w:t>
      </w:r>
    </w:p>
    <w:p w14:paraId="2B2AA761" w14:textId="77777777" w:rsidR="00DE1074" w:rsidRDefault="00CD0F3E" w:rsidP="00316441">
      <w:pPr>
        <w:pStyle w:val="BESKbrdtext"/>
      </w:pPr>
      <w:r>
        <w:t>Beslut om anbudsprövning kommer att meddelas samtliga anbudsgivare skriftligen via e-post.</w:t>
      </w:r>
      <w:r>
        <w:br w:type="page"/>
      </w:r>
    </w:p>
    <w:p w14:paraId="2B2AA762" w14:textId="77777777" w:rsidR="00DE1074" w:rsidRDefault="00CD0F3E">
      <w:pPr>
        <w:pStyle w:val="BESKrub3versal"/>
      </w:pPr>
      <w:bookmarkStart w:id="4" w:name="_Toc511909055"/>
      <w:r>
        <w:lastRenderedPageBreak/>
        <w:t>AUC</w:t>
      </w:r>
      <w:r>
        <w:tab/>
        <w:t>UPPDRAGSFÖRESKRIFTER</w:t>
      </w:r>
      <w:bookmarkEnd w:id="4"/>
    </w:p>
    <w:p w14:paraId="2B2AA763" w14:textId="1F76013F" w:rsidR="00DE1074" w:rsidRDefault="00CD0F3E">
      <w:pPr>
        <w:pStyle w:val="BESKbrdtext"/>
      </w:pPr>
      <w:r>
        <w:t>För uppdraget gäller ABK 09, Al</w:t>
      </w:r>
      <w:r w:rsidR="00901FAE">
        <w:t>l</w:t>
      </w:r>
      <w:r>
        <w:t>männa bestämmelser för Konsultuppdrag inom arkitekt- och ingenjörsverksamhet av år 2009. </w:t>
      </w:r>
      <w:r w:rsidR="006E53D5">
        <w:rPr>
          <w:highlight w:val="cyan"/>
        </w:rPr>
        <w:t xml:space="preserve"> </w:t>
      </w:r>
    </w:p>
    <w:p w14:paraId="2B2AA764" w14:textId="77777777" w:rsidR="00DE1074" w:rsidRDefault="00CD0F3E">
      <w:pPr>
        <w:pStyle w:val="BESKrub4"/>
      </w:pPr>
      <w:r>
        <w:t>AUC.1</w:t>
      </w:r>
      <w:r>
        <w:tab/>
        <w:t>Omfattning</w:t>
      </w:r>
    </w:p>
    <w:p w14:paraId="2B2AA765" w14:textId="77777777" w:rsidR="00DE1074" w:rsidRPr="000F4946" w:rsidRDefault="00CD0F3E">
      <w:pPr>
        <w:pStyle w:val="BESKbrdtext"/>
      </w:pPr>
      <w:r w:rsidRPr="000F4946">
        <w:t>Uppdraget avser inventering, okulärbesiktning och utredningsarbete.</w:t>
      </w:r>
    </w:p>
    <w:p w14:paraId="2B2AA766" w14:textId="4E8D410C" w:rsidR="00DE1074" w:rsidRDefault="00CD0F3E" w:rsidP="004D51E7">
      <w:pPr>
        <w:pStyle w:val="BESKbrdtext"/>
      </w:pPr>
      <w:r w:rsidRPr="003D1CD7">
        <w:t>Omfattningen i detalj framgår av handlingar angivna under AUB.22</w:t>
      </w:r>
      <w:r w:rsidR="004D51E7" w:rsidRPr="003D1CD7">
        <w:t xml:space="preserve"> i dessa Administrativa föreskrifter</w:t>
      </w:r>
      <w:r w:rsidRPr="003D1CD7">
        <w:t>.</w:t>
      </w:r>
    </w:p>
    <w:p w14:paraId="2B2AA767" w14:textId="77777777" w:rsidR="00DE1074" w:rsidRDefault="00CD0F3E">
      <w:pPr>
        <w:pStyle w:val="BESKrub5"/>
      </w:pPr>
      <w:r>
        <w:t>AUC.11</w:t>
      </w:r>
      <w:r>
        <w:tab/>
        <w:t>Kontraktshandlingar</w:t>
      </w:r>
    </w:p>
    <w:p w14:paraId="2B2AA768" w14:textId="77777777" w:rsidR="00DE1074" w:rsidRDefault="00CD0F3E">
      <w:pPr>
        <w:pStyle w:val="BESKbrdtext"/>
      </w:pPr>
      <w:r>
        <w:t>Beställning kommer att dokumenteras i ett kontrakt som undertecknas av samtliga inblandade parter.</w:t>
      </w:r>
    </w:p>
    <w:p w14:paraId="2B2AA769" w14:textId="77777777" w:rsidR="00EC4B64" w:rsidRDefault="00EC4B64" w:rsidP="00EC4B64">
      <w:pPr>
        <w:pStyle w:val="BESKrub5"/>
      </w:pPr>
      <w:r>
        <w:t>AUC.111</w:t>
      </w:r>
      <w:r>
        <w:tab/>
        <w:t>Sammanställning över ändringar i ABK 09</w:t>
      </w:r>
    </w:p>
    <w:p w14:paraId="2B2AA76A" w14:textId="77777777" w:rsidR="00153DC3" w:rsidRDefault="00153DC3" w:rsidP="00153DC3">
      <w:pPr>
        <w:rPr>
          <w:rFonts w:ascii="Calibri" w:hAnsi="Calibri"/>
        </w:rPr>
      </w:pPr>
      <w:r>
        <w:t xml:space="preserve">                        Ändring av bestämmelser i ABK 09 finns införda under följande koder</w:t>
      </w:r>
    </w:p>
    <w:p w14:paraId="2B2AA76B" w14:textId="718673EF" w:rsidR="00153DC3" w:rsidRPr="00153DC3" w:rsidRDefault="00153DC3" w:rsidP="000219B0">
      <w:pPr>
        <w:pStyle w:val="Liststycke"/>
        <w:numPr>
          <w:ilvl w:val="0"/>
          <w:numId w:val="34"/>
        </w:numPr>
      </w:pPr>
      <w:r>
        <w:t xml:space="preserve"> AUC.72, ABK 09 kap </w:t>
      </w:r>
      <w:r w:rsidR="00D6431F">
        <w:t>7.</w:t>
      </w:r>
      <w:r w:rsidR="00EB12B7">
        <w:t xml:space="preserve"> </w:t>
      </w:r>
    </w:p>
    <w:p w14:paraId="2B2AA76C" w14:textId="77777777" w:rsidR="00DE1074" w:rsidRDefault="00CD0F3E">
      <w:pPr>
        <w:pStyle w:val="BESKrub5"/>
      </w:pPr>
      <w:r>
        <w:t>AUC.15</w:t>
      </w:r>
      <w:r>
        <w:tab/>
        <w:t>Information</w:t>
      </w:r>
    </w:p>
    <w:p w14:paraId="2B2AA76D" w14:textId="77777777" w:rsidR="00DE1074" w:rsidRPr="00A57C90" w:rsidRDefault="00CD0F3E">
      <w:pPr>
        <w:pStyle w:val="BESKrub6"/>
      </w:pPr>
      <w:r w:rsidRPr="00A57C90">
        <w:t>AUC.152</w:t>
      </w:r>
      <w:r w:rsidRPr="00A57C90">
        <w:tab/>
        <w:t>Beställarens informationsverksamhet</w:t>
      </w:r>
    </w:p>
    <w:p w14:paraId="2B2AA76E" w14:textId="77777777" w:rsidR="00DE1074" w:rsidRPr="00A57C90" w:rsidRDefault="00CD0F3E">
      <w:pPr>
        <w:pStyle w:val="BESKbrdtext"/>
      </w:pPr>
      <w:r w:rsidRPr="00A57C90">
        <w:t>Beställarens åtagande:</w:t>
      </w:r>
    </w:p>
    <w:p w14:paraId="2B2AA76F" w14:textId="77777777" w:rsidR="00DE1074" w:rsidRPr="00A57C90" w:rsidRDefault="00CD0F3E" w:rsidP="00DC0AD2">
      <w:pPr>
        <w:pStyle w:val="BESKbrdtext"/>
        <w:numPr>
          <w:ilvl w:val="0"/>
          <w:numId w:val="37"/>
        </w:numPr>
      </w:pPr>
      <w:r w:rsidRPr="00A57C90">
        <w:t>Ansvarar för att informera berörd personal i församlingen att inventeringar ska genomföras, när de ska genomföras och av vilka personer.</w:t>
      </w:r>
    </w:p>
    <w:p w14:paraId="2B2AA770" w14:textId="77777777" w:rsidR="00DE1074" w:rsidRPr="00A57C90" w:rsidRDefault="00CD0F3E" w:rsidP="00DC0AD2">
      <w:pPr>
        <w:pStyle w:val="BESKbrdtext"/>
        <w:numPr>
          <w:ilvl w:val="0"/>
          <w:numId w:val="37"/>
        </w:numPr>
      </w:pPr>
      <w:r w:rsidRPr="00A57C90">
        <w:t>För att objekt som skall inventeras är öppna och tillgängliga i den omfattning som fordras för inventeringens genomförande.</w:t>
      </w:r>
    </w:p>
    <w:p w14:paraId="2B2AA771" w14:textId="403F5378" w:rsidR="00DE1074" w:rsidRPr="00A57C90" w:rsidRDefault="00CD0F3E" w:rsidP="00DC0AD2">
      <w:pPr>
        <w:pStyle w:val="BESKbrdtext"/>
        <w:numPr>
          <w:ilvl w:val="0"/>
          <w:numId w:val="37"/>
        </w:numPr>
      </w:pPr>
      <w:r w:rsidRPr="00A57C90">
        <w:t xml:space="preserve">Ser till att fastighetsansvarig samt kyrkvaktmästare/fastighetsskötare närvarar vid inventering för visning </w:t>
      </w:r>
      <w:r w:rsidR="00B054BB" w:rsidRPr="00B054BB">
        <w:t>och svar på frågeställningar</w:t>
      </w:r>
      <w:r w:rsidRPr="00B054BB">
        <w:t>.</w:t>
      </w:r>
    </w:p>
    <w:p w14:paraId="2B2AA772" w14:textId="77777777" w:rsidR="00DE1074" w:rsidRPr="00A57C90" w:rsidRDefault="00CD0F3E" w:rsidP="00DC0AD2">
      <w:pPr>
        <w:pStyle w:val="BESKbrdtext"/>
        <w:numPr>
          <w:ilvl w:val="0"/>
          <w:numId w:val="37"/>
        </w:numPr>
      </w:pPr>
      <w:r w:rsidRPr="00A57C90">
        <w:t xml:space="preserve">Tillhandahållare relevanta dokument såsom karaktärisering av kyrka och kyrkogård, </w:t>
      </w:r>
      <w:r w:rsidR="009D4513" w:rsidRPr="00A57C90">
        <w:t>underhålls- och skötselplan</w:t>
      </w:r>
      <w:r w:rsidRPr="00A57C90">
        <w:t xml:space="preserve">, ritningar, beskrivningar, utförda utredningar, inventarieförteckning </w:t>
      </w:r>
      <w:proofErr w:type="gramStart"/>
      <w:r w:rsidRPr="00A57C90">
        <w:t>etc.</w:t>
      </w:r>
      <w:proofErr w:type="gramEnd"/>
      <w:r w:rsidR="00550601" w:rsidRPr="00A57C90">
        <w:t xml:space="preserve"> </w:t>
      </w:r>
    </w:p>
    <w:p w14:paraId="2B2AA773" w14:textId="77777777" w:rsidR="00DE1074" w:rsidRDefault="00CD0F3E">
      <w:pPr>
        <w:pStyle w:val="BESKrub4"/>
      </w:pPr>
      <w:r>
        <w:t>AUC.2</w:t>
      </w:r>
      <w:r>
        <w:tab/>
        <w:t>Genomförande</w:t>
      </w:r>
    </w:p>
    <w:p w14:paraId="2B2AA774" w14:textId="2ED39887" w:rsidR="00DE1074" w:rsidRDefault="00CD0F3E">
      <w:pPr>
        <w:pStyle w:val="BESKbrdtext"/>
      </w:pPr>
      <w:r>
        <w:t xml:space="preserve">GK ska vid startmötet redovisa </w:t>
      </w:r>
      <w:r w:rsidR="004F0E75">
        <w:t>aktivitets-</w:t>
      </w:r>
      <w:r w:rsidRPr="00B57A97">
        <w:t xml:space="preserve"> </w:t>
      </w:r>
      <w:r w:rsidR="006E41B9" w:rsidRPr="00B57A97">
        <w:t>och tidplan</w:t>
      </w:r>
      <w:r w:rsidR="00181E0C">
        <w:t xml:space="preserve"> för </w:t>
      </w:r>
      <w:r>
        <w:t>uppdragets genomförande.</w:t>
      </w:r>
    </w:p>
    <w:p w14:paraId="2B2AA775" w14:textId="77777777" w:rsidR="00DE1074" w:rsidRDefault="00CD0F3E">
      <w:pPr>
        <w:pStyle w:val="BESKbrdtext"/>
      </w:pPr>
      <w:r>
        <w:t>Beställarens ska ha rätt att granska konsultens projektarbete under uppdragets fortskridande.</w:t>
      </w:r>
    </w:p>
    <w:p w14:paraId="2B2AA776" w14:textId="77777777" w:rsidR="00DE1074" w:rsidRDefault="00CD0F3E">
      <w:pPr>
        <w:pStyle w:val="BESKrub5"/>
      </w:pPr>
      <w:r>
        <w:t>AUC.21</w:t>
      </w:r>
      <w:r>
        <w:tab/>
        <w:t>Beställarens krav på sekretess</w:t>
      </w:r>
    </w:p>
    <w:p w14:paraId="2B2AA777" w14:textId="77777777" w:rsidR="00DE1074" w:rsidRDefault="00CD0F3E">
      <w:pPr>
        <w:pStyle w:val="BESKbrdtext"/>
      </w:pPr>
      <w:r>
        <w:t>GK och UK är skyldiga att iaktta sekretess beträffande den information och handlingar som erhålls genom uppdraget. Detta gäller särskilt inventarieförteckningar, brand- och stöldskydd.</w:t>
      </w:r>
    </w:p>
    <w:p w14:paraId="2B2AA778" w14:textId="77777777" w:rsidR="00DE1074" w:rsidRDefault="00CD0F3E">
      <w:pPr>
        <w:pStyle w:val="BESKrub5"/>
      </w:pPr>
      <w:r>
        <w:lastRenderedPageBreak/>
        <w:t>AUC.22</w:t>
      </w:r>
      <w:r>
        <w:tab/>
        <w:t>Kvalitets- och miljöstyrning</w:t>
      </w:r>
    </w:p>
    <w:p w14:paraId="2B2AA779" w14:textId="77777777" w:rsidR="00DE1074" w:rsidRDefault="00CD0F3E">
      <w:pPr>
        <w:pStyle w:val="BESKrub7"/>
      </w:pPr>
      <w:r>
        <w:t>AUC.2212</w:t>
      </w:r>
      <w:r>
        <w:tab/>
        <w:t>Konsultens kvalitetsansvarige</w:t>
      </w:r>
    </w:p>
    <w:p w14:paraId="2B2AA77A" w14:textId="2D8FC559" w:rsidR="00DE1074" w:rsidRPr="00DC0AD2" w:rsidRDefault="00DC0AD2">
      <w:pPr>
        <w:pStyle w:val="BESKbrdtext"/>
      </w:pPr>
      <w:r w:rsidRPr="00DC0AD2">
        <w:t xml:space="preserve">Uppgift </w:t>
      </w:r>
      <w:r w:rsidRPr="00D77080">
        <w:t>om k</w:t>
      </w:r>
      <w:r w:rsidR="00CD0F3E" w:rsidRPr="00D77080">
        <w:t>onsulten</w:t>
      </w:r>
      <w:r w:rsidRPr="00D77080">
        <w:t>s</w:t>
      </w:r>
      <w:r w:rsidR="00CD0F3E" w:rsidRPr="00D77080">
        <w:t xml:space="preserve"> kvalitetsansvar</w:t>
      </w:r>
      <w:r w:rsidR="00CD0F3E" w:rsidRPr="0002732F">
        <w:t>ig</w:t>
      </w:r>
      <w:r w:rsidR="00D77080" w:rsidRPr="0002732F">
        <w:t>e</w:t>
      </w:r>
      <w:r w:rsidR="00CD0F3E" w:rsidRPr="00DC0AD2">
        <w:t xml:space="preserve"> anges i </w:t>
      </w:r>
      <w:r w:rsidRPr="00DC0AD2">
        <w:t>anbudet</w:t>
      </w:r>
      <w:r w:rsidR="00CD0F3E" w:rsidRPr="00DC0AD2">
        <w:t>.</w:t>
      </w:r>
    </w:p>
    <w:p w14:paraId="2B2AA77B" w14:textId="77777777" w:rsidR="00DE1074" w:rsidRDefault="00CD0F3E">
      <w:pPr>
        <w:pStyle w:val="BESKrub5"/>
      </w:pPr>
      <w:r>
        <w:t>AUC.24</w:t>
      </w:r>
      <w:r>
        <w:tab/>
        <w:t>Tillhandahållande av handlingar och uppgifter</w:t>
      </w:r>
    </w:p>
    <w:p w14:paraId="2B2AA77C" w14:textId="77777777" w:rsidR="00DE1074" w:rsidRDefault="00CD0F3E">
      <w:pPr>
        <w:pStyle w:val="BESKrub6"/>
      </w:pPr>
      <w:r>
        <w:t>AUC.241</w:t>
      </w:r>
      <w:r>
        <w:tab/>
        <w:t>Informationssamordning</w:t>
      </w:r>
    </w:p>
    <w:p w14:paraId="2B2AA77D" w14:textId="77777777" w:rsidR="00DE1074" w:rsidRPr="00E65A17" w:rsidRDefault="00CD0F3E">
      <w:pPr>
        <w:pStyle w:val="BESKbrdtext"/>
        <w:rPr>
          <w:b/>
        </w:rPr>
      </w:pPr>
      <w:r>
        <w:t xml:space="preserve">GK ansvarar för samordning av eget och UK:s </w:t>
      </w:r>
      <w:r w:rsidRPr="00A57C90">
        <w:t xml:space="preserve">arbete </w:t>
      </w:r>
      <w:r w:rsidR="00A57C90">
        <w:t>samt kontakt</w:t>
      </w:r>
      <w:r w:rsidRPr="00A57C90">
        <w:t xml:space="preserve"> med församlingspersonal</w:t>
      </w:r>
      <w:r w:rsidR="00A57C90">
        <w:t xml:space="preserve">. </w:t>
      </w:r>
      <w:r w:rsidRPr="00A57C90">
        <w:t xml:space="preserve"> </w:t>
      </w:r>
    </w:p>
    <w:p w14:paraId="2B2AA77E" w14:textId="77777777" w:rsidR="00715F5E" w:rsidRDefault="00715F5E" w:rsidP="00715F5E">
      <w:pPr>
        <w:pStyle w:val="BESKrub4"/>
      </w:pPr>
      <w:r>
        <w:t>AUC.</w:t>
      </w:r>
      <w:proofErr w:type="gramStart"/>
      <w:r>
        <w:t xml:space="preserve">3  </w:t>
      </w:r>
      <w:r>
        <w:tab/>
      </w:r>
      <w:proofErr w:type="gramEnd"/>
      <w:r>
        <w:t>O</w:t>
      </w:r>
      <w:r w:rsidRPr="00715F5E">
        <w:t>rganisation</w:t>
      </w:r>
    </w:p>
    <w:p w14:paraId="2B2AA77F" w14:textId="77777777" w:rsidR="00715F5E" w:rsidRDefault="00715F5E" w:rsidP="00715F5E">
      <w:pPr>
        <w:pStyle w:val="BESKrub4"/>
        <w:rPr>
          <w:strike/>
          <w:vanish/>
        </w:rPr>
      </w:pPr>
      <w:r>
        <w:rPr>
          <w:strike/>
          <w:vanish/>
        </w:rPr>
        <w:t xml:space="preserve"> </w:t>
      </w:r>
    </w:p>
    <w:p w14:paraId="2B2AA780" w14:textId="77777777" w:rsidR="00DE1074" w:rsidRDefault="00CD0F3E">
      <w:pPr>
        <w:pStyle w:val="BESKrdtank"/>
      </w:pPr>
      <w:r>
        <w:rPr>
          <w:strike/>
        </w:rPr>
        <w:t xml:space="preserve">! Ange om särskilt avtal för digitala leveanser ska tecknas (se även under AUC.1). Redogör för hur avtalet påverkar de aktuella informationsleveranserna. Avtalsmall finns på www.openbim.se/avtal. Se artikel </w:t>
      </w:r>
      <w:r>
        <w:rPr>
          <w:i/>
          <w:strike/>
        </w:rPr>
        <w:t>Avtalsmall för digitala leveranser kan undvika tvister</w:t>
      </w:r>
      <w:r>
        <w:rPr>
          <w:strike/>
        </w:rPr>
        <w:t> i AMA-nytt 1/2011.</w:t>
      </w:r>
    </w:p>
    <w:p w14:paraId="2B2AA781" w14:textId="77777777" w:rsidR="00DE1074" w:rsidRDefault="00CD0F3E">
      <w:pPr>
        <w:pStyle w:val="BESKrub5"/>
      </w:pPr>
      <w:r>
        <w:t>AUC.33</w:t>
      </w:r>
      <w:r>
        <w:tab/>
        <w:t>Möten</w:t>
      </w:r>
    </w:p>
    <w:p w14:paraId="2B2AA782" w14:textId="77777777" w:rsidR="00DE1074" w:rsidRDefault="00CD0F3E">
      <w:pPr>
        <w:pStyle w:val="BESKbrdtext"/>
      </w:pPr>
      <w:r>
        <w:t>GK ska delta i projektmöten. Stockholms stifts kontaktperson ska beredas tillfälle att närvara vid nedan angivna möten.</w:t>
      </w:r>
      <w:r w:rsidR="00086EC6">
        <w:t xml:space="preserve"> </w:t>
      </w:r>
      <w:r>
        <w:t>GK för protokoll under möten. Protokollen justeras av B.</w:t>
      </w:r>
    </w:p>
    <w:p w14:paraId="2B2AA783" w14:textId="77777777" w:rsidR="00DE1074" w:rsidRDefault="00CD0F3E">
      <w:pPr>
        <w:pStyle w:val="BESKbrdtext"/>
      </w:pPr>
      <w:r>
        <w:t xml:space="preserve">GK ansvarar för sina egna möten inom konsultgruppen och med UK, myndigheter </w:t>
      </w:r>
      <w:proofErr w:type="gramStart"/>
      <w:r>
        <w:t>m.fl.</w:t>
      </w:r>
      <w:proofErr w:type="gramEnd"/>
      <w:r>
        <w:t xml:space="preserve"> Dessa möten ska protokollföras av GK.</w:t>
      </w:r>
      <w:r w:rsidR="00086EC6">
        <w:t xml:space="preserve"> </w:t>
      </w:r>
      <w:r>
        <w:t>B ska beredas tillfälle att närvara vid dessa möten.</w:t>
      </w:r>
    </w:p>
    <w:p w14:paraId="2B2AA784" w14:textId="77777777" w:rsidR="00DE1074" w:rsidRDefault="00CD0F3E">
      <w:pPr>
        <w:pStyle w:val="BESKbrdtext"/>
      </w:pPr>
      <w:r>
        <w:t>Följande uppdragsgenomgångar ska genomföras under uppdragstiden:</w:t>
      </w:r>
    </w:p>
    <w:p w14:paraId="2B2AA785" w14:textId="77777777" w:rsidR="00DE1074" w:rsidRDefault="00CD0F3E" w:rsidP="00086EC6">
      <w:pPr>
        <w:pStyle w:val="BESKbrdtext"/>
        <w:numPr>
          <w:ilvl w:val="0"/>
          <w:numId w:val="38"/>
        </w:numPr>
      </w:pPr>
      <w:r>
        <w:t>Startmöte. Före uppdragets påbörjande kallar B till uppdragsgenomgång mellan GK, UK och beställarens kontakt samt representanter från församlingen.</w:t>
      </w:r>
    </w:p>
    <w:p w14:paraId="2B2AA786" w14:textId="77777777" w:rsidR="00DE1074" w:rsidRDefault="00CD0F3E" w:rsidP="00086EC6">
      <w:pPr>
        <w:pStyle w:val="BESKbrdtext"/>
        <w:numPr>
          <w:ilvl w:val="0"/>
          <w:numId w:val="38"/>
        </w:numPr>
      </w:pPr>
      <w:r>
        <w:t>Remissgenomgång. GK kallar beställarens kontakt samt representanter från församlingen till genomgång av slutrapportens remissutgåva för inhämtande av synpunkter innan fastställande.</w:t>
      </w:r>
    </w:p>
    <w:p w14:paraId="2B2AA787" w14:textId="77777777" w:rsidR="00DE1074" w:rsidRDefault="00CD0F3E" w:rsidP="00086EC6">
      <w:pPr>
        <w:pStyle w:val="BESKbrdtext"/>
        <w:numPr>
          <w:ilvl w:val="0"/>
          <w:numId w:val="38"/>
        </w:numPr>
      </w:pPr>
      <w:r>
        <w:t>Slutrapportering. GK kallar beställarens kontakt samt representanter från församlingen till genomgång av slutrapport.</w:t>
      </w:r>
    </w:p>
    <w:p w14:paraId="2B2AA788" w14:textId="77777777" w:rsidR="00DE1074" w:rsidRDefault="00CD0F3E">
      <w:pPr>
        <w:pStyle w:val="BESKrub5"/>
      </w:pPr>
      <w:r>
        <w:t>AUC.35</w:t>
      </w:r>
      <w:r>
        <w:tab/>
        <w:t>Underkonsulter</w:t>
      </w:r>
    </w:p>
    <w:p w14:paraId="2B2AA789" w14:textId="77777777" w:rsidR="00DE1074" w:rsidRPr="00964995" w:rsidRDefault="00CD0F3E">
      <w:pPr>
        <w:pStyle w:val="BESKbrdtext"/>
      </w:pPr>
      <w:r w:rsidRPr="00964995">
        <w:t>GK har möjlighet att anlita UK.</w:t>
      </w:r>
    </w:p>
    <w:p w14:paraId="2B2AA78A" w14:textId="77777777" w:rsidR="00DE1074" w:rsidRDefault="00CD0F3E">
      <w:pPr>
        <w:pStyle w:val="BESKbrdtext"/>
      </w:pPr>
      <w:r w:rsidRPr="00964995">
        <w:t>Uppdraget omfattar följande fackområden</w:t>
      </w:r>
      <w:r>
        <w:t>:</w:t>
      </w:r>
    </w:p>
    <w:p w14:paraId="2B2AA78B" w14:textId="77777777" w:rsidR="00DE1074" w:rsidRDefault="00901FAE" w:rsidP="00964995">
      <w:pPr>
        <w:pStyle w:val="BESKbrdtext"/>
        <w:numPr>
          <w:ilvl w:val="0"/>
          <w:numId w:val="33"/>
        </w:numPr>
      </w:pPr>
      <w:r>
        <w:t>Bygg</w:t>
      </w:r>
      <w:r w:rsidR="00CD0F3E">
        <w:t>n</w:t>
      </w:r>
      <w:r>
        <w:t>a</w:t>
      </w:r>
      <w:r w:rsidR="00CD0F3E">
        <w:t>dsantikvarie</w:t>
      </w:r>
    </w:p>
    <w:p w14:paraId="2B2AA78C" w14:textId="77777777" w:rsidR="00DE1074" w:rsidRDefault="00CD0F3E" w:rsidP="00964995">
      <w:pPr>
        <w:pStyle w:val="BESKbrdtext"/>
        <w:numPr>
          <w:ilvl w:val="0"/>
          <w:numId w:val="33"/>
        </w:numPr>
      </w:pPr>
      <w:r>
        <w:t>Konservatorsarbeten</w:t>
      </w:r>
    </w:p>
    <w:p w14:paraId="2B2AA78D" w14:textId="77777777" w:rsidR="00DE1074" w:rsidRDefault="00CD0F3E" w:rsidP="00964995">
      <w:pPr>
        <w:pStyle w:val="BESKbrdtext"/>
        <w:numPr>
          <w:ilvl w:val="0"/>
          <w:numId w:val="33"/>
        </w:numPr>
      </w:pPr>
      <w:r>
        <w:t>Byggnadsteknik, äldre och nyare</w:t>
      </w:r>
    </w:p>
    <w:p w14:paraId="2B2AA78E" w14:textId="77777777" w:rsidR="00DE1074" w:rsidRDefault="00CD0F3E" w:rsidP="00964995">
      <w:pPr>
        <w:pStyle w:val="BESKbrdtext"/>
        <w:numPr>
          <w:ilvl w:val="0"/>
          <w:numId w:val="33"/>
        </w:numPr>
      </w:pPr>
      <w:r>
        <w:t>VS/Kyl-teknik</w:t>
      </w:r>
    </w:p>
    <w:p w14:paraId="2B2AA78F" w14:textId="77777777" w:rsidR="00DE1074" w:rsidRDefault="00CD0F3E" w:rsidP="00964995">
      <w:pPr>
        <w:pStyle w:val="BESKbrdtext"/>
        <w:numPr>
          <w:ilvl w:val="0"/>
          <w:numId w:val="33"/>
        </w:numPr>
      </w:pPr>
      <w:r>
        <w:t>VE/Tork-teknik</w:t>
      </w:r>
    </w:p>
    <w:p w14:paraId="2B2AA790" w14:textId="77777777" w:rsidR="00DE1074" w:rsidRDefault="00CD0F3E" w:rsidP="00964995">
      <w:pPr>
        <w:pStyle w:val="BESKbrdtext"/>
        <w:numPr>
          <w:ilvl w:val="0"/>
          <w:numId w:val="33"/>
        </w:numPr>
      </w:pPr>
      <w:r>
        <w:t>EL-teknik (stark- och svagström)</w:t>
      </w:r>
    </w:p>
    <w:p w14:paraId="2B2AA791" w14:textId="77777777" w:rsidR="00DE1074" w:rsidRDefault="00CD0F3E" w:rsidP="00964995">
      <w:pPr>
        <w:pStyle w:val="BESKbrdtext"/>
        <w:numPr>
          <w:ilvl w:val="0"/>
          <w:numId w:val="33"/>
        </w:numPr>
      </w:pPr>
      <w:r>
        <w:t>LARM-teknik (intrång, stöld och brand)</w:t>
      </w:r>
    </w:p>
    <w:p w14:paraId="2B2AA792" w14:textId="77777777" w:rsidR="00DE1074" w:rsidRDefault="00901FAE" w:rsidP="00964995">
      <w:pPr>
        <w:pStyle w:val="BESKbrdtext"/>
        <w:numPr>
          <w:ilvl w:val="0"/>
          <w:numId w:val="33"/>
        </w:numPr>
      </w:pPr>
      <w:r>
        <w:t>Markbygg</w:t>
      </w:r>
      <w:r w:rsidR="00CD0F3E">
        <w:t>n</w:t>
      </w:r>
      <w:r>
        <w:t>a</w:t>
      </w:r>
      <w:r w:rsidR="00CD0F3E">
        <w:t>dsteknik</w:t>
      </w:r>
      <w:r w:rsidR="00964995">
        <w:t xml:space="preserve"> </w:t>
      </w:r>
    </w:p>
    <w:p w14:paraId="2B2AA793" w14:textId="77777777" w:rsidR="00964995" w:rsidRDefault="00964995">
      <w:pPr>
        <w:pStyle w:val="BESKbrdtext"/>
      </w:pPr>
      <w:r>
        <w:lastRenderedPageBreak/>
        <w:t xml:space="preserve">Uppgift om UK anges i anbud. </w:t>
      </w:r>
    </w:p>
    <w:p w14:paraId="2B2AA794" w14:textId="77777777" w:rsidR="00DE1074" w:rsidRDefault="00CD0F3E">
      <w:pPr>
        <w:pStyle w:val="BESKrub5"/>
      </w:pPr>
      <w:r>
        <w:t>AUC.37</w:t>
      </w:r>
      <w:r>
        <w:tab/>
        <w:t>Samordning</w:t>
      </w:r>
    </w:p>
    <w:p w14:paraId="2B2AA795" w14:textId="77777777" w:rsidR="00DE1074" w:rsidRDefault="00CD0F3E">
      <w:pPr>
        <w:pStyle w:val="BESKbrdtext"/>
      </w:pPr>
      <w:r>
        <w:t>Konsulten ska i tid meddela församlingen när respektive kyrkoanläggning kommer besökas. Besöket ska vara bekräftat från församlingen.</w:t>
      </w:r>
      <w:r w:rsidR="00086EC6">
        <w:t xml:space="preserve"> </w:t>
      </w:r>
    </w:p>
    <w:p w14:paraId="2B2AA796" w14:textId="77777777" w:rsidR="00DE1074" w:rsidRDefault="00CD0F3E" w:rsidP="00086EC6">
      <w:pPr>
        <w:pStyle w:val="BESKrub4"/>
      </w:pPr>
      <w:r>
        <w:t>AUC.4</w:t>
      </w:r>
      <w:r>
        <w:tab/>
        <w:t>Tider</w:t>
      </w:r>
    </w:p>
    <w:p w14:paraId="2B2AA797" w14:textId="77777777" w:rsidR="00DE1074" w:rsidRDefault="00CD0F3E">
      <w:pPr>
        <w:pStyle w:val="BESKrub5"/>
      </w:pPr>
      <w:r>
        <w:t>AUC.41</w:t>
      </w:r>
      <w:r>
        <w:tab/>
        <w:t>Tidplan</w:t>
      </w:r>
      <w:r w:rsidR="00F702F9">
        <w:t xml:space="preserve"> </w:t>
      </w:r>
    </w:p>
    <w:p w14:paraId="2B2AA798" w14:textId="77777777" w:rsidR="00DE1074" w:rsidRDefault="00CD0F3E" w:rsidP="00F702F9">
      <w:pPr>
        <w:pStyle w:val="BESKbrdtext"/>
      </w:pPr>
      <w:r>
        <w:t xml:space="preserve">GK ska upprätta och vid startmötet redovisa </w:t>
      </w:r>
      <w:r w:rsidR="002A7F0B">
        <w:t>tid</w:t>
      </w:r>
      <w:r>
        <w:t>plan och betalningsplan f</w:t>
      </w:r>
      <w:r w:rsidR="002A7F0B">
        <w:t>ör uppdragets genomförande. Tid</w:t>
      </w:r>
      <w:r>
        <w:t>planen och betalningsplanen ska beskriva när olika moment ska utföras under uppdragstiden.</w:t>
      </w:r>
    </w:p>
    <w:p w14:paraId="5714B6E2" w14:textId="56A6CC88" w:rsidR="002A1D88" w:rsidRDefault="002A1D88" w:rsidP="00F702F9">
      <w:pPr>
        <w:pStyle w:val="BESKbrdtext"/>
      </w:pPr>
      <w:r w:rsidRPr="005C4368">
        <w:t>Betalningsplan skall vara prestationsbunden.</w:t>
      </w:r>
      <w:r>
        <w:t xml:space="preserve"> </w:t>
      </w:r>
    </w:p>
    <w:p w14:paraId="2B2AA799" w14:textId="77777777" w:rsidR="00DE1074" w:rsidRDefault="00CD0F3E">
      <w:pPr>
        <w:pStyle w:val="BESKrub5"/>
      </w:pPr>
      <w:r>
        <w:t>AUC.42</w:t>
      </w:r>
      <w:r>
        <w:tab/>
        <w:t>Uppdragsstart</w:t>
      </w:r>
    </w:p>
    <w:p w14:paraId="2B2AA79A" w14:textId="77777777" w:rsidR="00DE1074" w:rsidRDefault="00CD0F3E" w:rsidP="00F702F9">
      <w:pPr>
        <w:pStyle w:val="BESKbrdtext"/>
      </w:pPr>
      <w:r>
        <w:t>Startmöte ska hållas inom en månad efter erhållen beställning.</w:t>
      </w:r>
    </w:p>
    <w:p w14:paraId="2B2AA79B" w14:textId="77777777" w:rsidR="00DE1074" w:rsidRDefault="00CD0F3E">
      <w:pPr>
        <w:pStyle w:val="BESKrub5"/>
      </w:pPr>
      <w:r>
        <w:t>AUC.44</w:t>
      </w:r>
      <w:r>
        <w:tab/>
        <w:t>Färdigställandetid</w:t>
      </w:r>
    </w:p>
    <w:p w14:paraId="2B2AA79C" w14:textId="77777777" w:rsidR="00DE1074" w:rsidRDefault="00CD0F3E" w:rsidP="00F702F9">
      <w:pPr>
        <w:pStyle w:val="BESKbrdtext"/>
      </w:pPr>
      <w:r>
        <w:t xml:space="preserve">Uppdraget ska </w:t>
      </w:r>
      <w:r w:rsidR="00F578CA">
        <w:t xml:space="preserve">vara slutfört </w:t>
      </w:r>
      <w:r w:rsidR="00F702F9">
        <w:t xml:space="preserve">senast </w:t>
      </w:r>
      <w:r w:rsidR="00DE1F5D">
        <w:rPr>
          <w:highlight w:val="yellow"/>
        </w:rPr>
        <w:t>20XX</w:t>
      </w:r>
      <w:r w:rsidRPr="00C607B8">
        <w:rPr>
          <w:highlight w:val="yellow"/>
        </w:rPr>
        <w:t>-</w:t>
      </w:r>
      <w:r w:rsidR="00DE1F5D">
        <w:rPr>
          <w:highlight w:val="yellow"/>
        </w:rPr>
        <w:t>XX</w:t>
      </w:r>
      <w:r w:rsidRPr="00C607B8">
        <w:rPr>
          <w:highlight w:val="yellow"/>
        </w:rPr>
        <w:t>-</w:t>
      </w:r>
      <w:r w:rsidR="00DE1F5D">
        <w:rPr>
          <w:highlight w:val="yellow"/>
        </w:rPr>
        <w:t>XX</w:t>
      </w:r>
      <w:r w:rsidRPr="00C607B8">
        <w:rPr>
          <w:highlight w:val="yellow"/>
        </w:rPr>
        <w:t>.</w:t>
      </w:r>
    </w:p>
    <w:p w14:paraId="2B2AA79D" w14:textId="77777777" w:rsidR="00DE1074" w:rsidRDefault="00CD0F3E">
      <w:pPr>
        <w:pStyle w:val="BESKrub5"/>
      </w:pPr>
      <w:r>
        <w:t>AUC.45</w:t>
      </w:r>
      <w:r>
        <w:tab/>
        <w:t>Vite vid försening</w:t>
      </w:r>
    </w:p>
    <w:p w14:paraId="2B2AA79E" w14:textId="77777777" w:rsidR="00DE1074" w:rsidRDefault="00CD0F3E">
      <w:pPr>
        <w:pStyle w:val="BESKbrdtext"/>
      </w:pPr>
      <w:r>
        <w:t>Vid försening är beställaren berättigad att av konsulten erhålla vite med ett belopp av 2 % av kontraktssumman för varje påbörjad vecka, varmed färdigställandet av uppdraget i dess helhet fördröjs.</w:t>
      </w:r>
    </w:p>
    <w:p w14:paraId="2B2AA79F" w14:textId="77777777" w:rsidR="00DE1074" w:rsidRDefault="00CD0F3E">
      <w:pPr>
        <w:pStyle w:val="BESKrub4"/>
      </w:pPr>
      <w:r>
        <w:t>AUC.5</w:t>
      </w:r>
      <w:r>
        <w:tab/>
        <w:t>Ansvar</w:t>
      </w:r>
    </w:p>
    <w:p w14:paraId="2B2AA7A0" w14:textId="3C9A7FF5" w:rsidR="00DE1074" w:rsidRDefault="00CD0F3E" w:rsidP="00C607B8">
      <w:pPr>
        <w:pStyle w:val="BESKbrdtext"/>
      </w:pPr>
      <w:r w:rsidRPr="0007307F">
        <w:t>Ansvarstiden räknas från datum för beställarens godkännande av slutrapport.</w:t>
      </w:r>
      <w:r w:rsidR="00AC3398">
        <w:t xml:space="preserve"> </w:t>
      </w:r>
    </w:p>
    <w:p w14:paraId="2B2AA7A1" w14:textId="77777777" w:rsidR="00DE1074" w:rsidRDefault="00CD0F3E">
      <w:pPr>
        <w:pStyle w:val="BESKrub5"/>
      </w:pPr>
      <w:r>
        <w:t>AUC.54</w:t>
      </w:r>
      <w:r>
        <w:tab/>
        <w:t>Försäkring</w:t>
      </w:r>
    </w:p>
    <w:p w14:paraId="2B2AA7A2" w14:textId="77777777" w:rsidR="00DE1074" w:rsidRDefault="00CD0F3E">
      <w:pPr>
        <w:pStyle w:val="BESKbrdtext"/>
      </w:pPr>
      <w:r>
        <w:t xml:space="preserve">GK och UK ska inneha konsultansvarsförsäkringar och övriga försäkringar i enlighet </w:t>
      </w:r>
      <w:r w:rsidR="00C607B8">
        <w:t>med</w:t>
      </w:r>
      <w:r>
        <w:t xml:space="preserve"> ABK </w:t>
      </w:r>
      <w:r w:rsidR="00C607B8">
        <w:t xml:space="preserve">09. </w:t>
      </w:r>
    </w:p>
    <w:p w14:paraId="2B2AA7A3" w14:textId="77777777" w:rsidR="00DE1074" w:rsidRDefault="00CD0F3E">
      <w:pPr>
        <w:pStyle w:val="BESKrub4"/>
      </w:pPr>
      <w:r>
        <w:t>AUC.6</w:t>
      </w:r>
      <w:r>
        <w:tab/>
        <w:t>Ekonomi</w:t>
      </w:r>
    </w:p>
    <w:p w14:paraId="2B2AA7A4" w14:textId="77777777" w:rsidR="00DE1074" w:rsidRDefault="00CD0F3E">
      <w:pPr>
        <w:pStyle w:val="BESKrub5"/>
      </w:pPr>
      <w:r>
        <w:t>AUC.61</w:t>
      </w:r>
      <w:r>
        <w:tab/>
        <w:t>Ersättning</w:t>
      </w:r>
    </w:p>
    <w:p w14:paraId="2B2AA7A5" w14:textId="77777777" w:rsidR="00DE1074" w:rsidRDefault="00CD0F3E">
      <w:pPr>
        <w:pStyle w:val="BESKrub6"/>
      </w:pPr>
      <w:r>
        <w:t>AUC.612</w:t>
      </w:r>
      <w:r>
        <w:tab/>
        <w:t>Fast arvode</w:t>
      </w:r>
    </w:p>
    <w:p w14:paraId="2B2AA7A6" w14:textId="77777777" w:rsidR="00DE1074" w:rsidRDefault="00CD0F3E">
      <w:pPr>
        <w:pStyle w:val="BESKbrdtext"/>
      </w:pPr>
      <w:r>
        <w:t>Fast arvode ska särredovisas, dels för alla enl. 4 kap. KML skyddade objekt, dels för övriga objekt.</w:t>
      </w:r>
    </w:p>
    <w:p w14:paraId="2B2AA7A7" w14:textId="77777777" w:rsidR="00DE1074" w:rsidRDefault="00CD0F3E">
      <w:pPr>
        <w:pStyle w:val="BESKrub6"/>
      </w:pPr>
      <w:r>
        <w:t>AUC.614</w:t>
      </w:r>
      <w:r>
        <w:tab/>
        <w:t>Ersättning för ändringar</w:t>
      </w:r>
      <w:r w:rsidR="00D34DF1">
        <w:t xml:space="preserve"> </w:t>
      </w:r>
    </w:p>
    <w:p w14:paraId="2B2AA7A8" w14:textId="77777777" w:rsidR="00D34DF1" w:rsidRPr="00D34DF1" w:rsidRDefault="00550601" w:rsidP="00D34DF1">
      <w:pPr>
        <w:pStyle w:val="BESKbrdtext"/>
      </w:pPr>
      <w:r w:rsidRPr="00550601">
        <w:t xml:space="preserve">Ändringar, </w:t>
      </w:r>
      <w:r>
        <w:t>t</w:t>
      </w:r>
      <w:r w:rsidRPr="00550601">
        <w:t>illägg</w:t>
      </w:r>
      <w:r>
        <w:t xml:space="preserve"> och a</w:t>
      </w:r>
      <w:r w:rsidRPr="00550601">
        <w:t xml:space="preserve">vgående </w:t>
      </w:r>
      <w:r>
        <w:t>a</w:t>
      </w:r>
      <w:r w:rsidR="00D34DF1">
        <w:t>rbeten ersätt</w:t>
      </w:r>
      <w:r>
        <w:t>s</w:t>
      </w:r>
      <w:r w:rsidR="00D34DF1">
        <w:t xml:space="preserve"> med vid beställningen överenskomna angivna timarvoden.</w:t>
      </w:r>
      <w:r>
        <w:t xml:space="preserve"> Uppgift om timarvoden anges i anbudet. </w:t>
      </w:r>
    </w:p>
    <w:p w14:paraId="2B2AA7A9" w14:textId="77777777" w:rsidR="00DE1074" w:rsidRDefault="00CD0F3E">
      <w:pPr>
        <w:pStyle w:val="BESKrub6"/>
      </w:pPr>
      <w:r>
        <w:lastRenderedPageBreak/>
        <w:t>AUC.615</w:t>
      </w:r>
      <w:r>
        <w:tab/>
        <w:t>Särskild ersättning</w:t>
      </w:r>
    </w:p>
    <w:p w14:paraId="2B2AA7AA" w14:textId="77777777" w:rsidR="00DE1074" w:rsidRDefault="00A57C90" w:rsidP="00D34DF1">
      <w:pPr>
        <w:pStyle w:val="BESKbrdtext"/>
      </w:pPr>
      <w:r w:rsidRPr="00A57C90">
        <w:t xml:space="preserve">Särskild ersättning för kostnader angivna i ABK 09 kapitel 6, § 5 tillkommer utöver </w:t>
      </w:r>
      <w:r w:rsidRPr="00D34DF1">
        <w:t>det fasta arvodet enligt AUB.14</w:t>
      </w:r>
      <w:r>
        <w:t xml:space="preserve">. Uppgift om </w:t>
      </w:r>
      <w:r w:rsidRPr="00A57C90">
        <w:t>ett</w:t>
      </w:r>
      <w:r>
        <w:t xml:space="preserve"> eventuellt </w:t>
      </w:r>
      <w:r w:rsidRPr="00A57C90">
        <w:t xml:space="preserve">administrationspålägg </w:t>
      </w:r>
      <w:r>
        <w:t xml:space="preserve">ska anges i anbud. </w:t>
      </w:r>
      <w:r w:rsidR="00D34DF1" w:rsidRPr="00D34DF1">
        <w:t xml:space="preserve"> </w:t>
      </w:r>
    </w:p>
    <w:p w14:paraId="2B2AA7AB" w14:textId="77777777" w:rsidR="00901FAE" w:rsidRDefault="00901FAE" w:rsidP="00D34DF1">
      <w:pPr>
        <w:pStyle w:val="BESKbrdtext"/>
      </w:pPr>
    </w:p>
    <w:p w14:paraId="2B2AA7AC" w14:textId="77777777" w:rsidR="00DE1074" w:rsidRDefault="00CD0F3E">
      <w:pPr>
        <w:pStyle w:val="BESKrub6"/>
      </w:pPr>
      <w:r>
        <w:t>AUC.617</w:t>
      </w:r>
      <w:r>
        <w:tab/>
        <w:t>Ersättning för kostnadsändring (indexreglering)</w:t>
      </w:r>
    </w:p>
    <w:p w14:paraId="2B2AA7AD" w14:textId="77777777" w:rsidR="00DE1074" w:rsidRDefault="00CD0F3E">
      <w:pPr>
        <w:pStyle w:val="BESKbrdtext"/>
      </w:pPr>
      <w:r>
        <w:t>Konsultarvodet indexregleras ej under avtalsperioden.</w:t>
      </w:r>
    </w:p>
    <w:p w14:paraId="2B2AA7AE" w14:textId="77777777" w:rsidR="00DE1074" w:rsidRDefault="00CD0F3E">
      <w:pPr>
        <w:pStyle w:val="BESKrub5"/>
      </w:pPr>
      <w:r>
        <w:t>AUC.62</w:t>
      </w:r>
      <w:r>
        <w:tab/>
        <w:t>Betalning</w:t>
      </w:r>
    </w:p>
    <w:p w14:paraId="2B2AA7AF" w14:textId="77777777" w:rsidR="00DE1074" w:rsidRDefault="00CD0F3E">
      <w:pPr>
        <w:pStyle w:val="BESKbrdtext"/>
      </w:pPr>
      <w:r>
        <w:t>Betalning enligt ABK 09 kap.6 §</w:t>
      </w:r>
      <w:r w:rsidR="00536AC1">
        <w:t xml:space="preserve"> </w:t>
      </w:r>
      <w:r>
        <w:t>8.</w:t>
      </w:r>
    </w:p>
    <w:p w14:paraId="2B2AA7B0" w14:textId="77777777" w:rsidR="00DE1074" w:rsidRDefault="00CD0F3E">
      <w:pPr>
        <w:pStyle w:val="BESKbrdtext"/>
      </w:pPr>
      <w:r>
        <w:t>Betalningstid: 30 dagar netto.</w:t>
      </w:r>
    </w:p>
    <w:p w14:paraId="2B2AA7B1" w14:textId="77777777" w:rsidR="00DE1074" w:rsidRDefault="00CD0F3E">
      <w:pPr>
        <w:pStyle w:val="BESKrub6"/>
      </w:pPr>
      <w:r>
        <w:t>AUC.622</w:t>
      </w:r>
      <w:r>
        <w:tab/>
        <w:t>Betalningsplan</w:t>
      </w:r>
    </w:p>
    <w:p w14:paraId="2B2AA7B2" w14:textId="454184F3" w:rsidR="00DE1074" w:rsidRDefault="00CD0F3E">
      <w:pPr>
        <w:pStyle w:val="BESKbrdtext"/>
      </w:pPr>
      <w:r>
        <w:t xml:space="preserve">B är inte skyldig att erlägga betalning innan GK överlämnat betalningsplan till beställarens </w:t>
      </w:r>
      <w:r w:rsidRPr="005C75FB">
        <w:t>ombud</w:t>
      </w:r>
      <w:r w:rsidR="000F2A3B" w:rsidRPr="005C75FB">
        <w:t xml:space="preserve"> och godkänt den</w:t>
      </w:r>
      <w:r w:rsidR="00550601" w:rsidRPr="005C75FB">
        <w:t>.</w:t>
      </w:r>
      <w:r w:rsidR="00550601">
        <w:t xml:space="preserve"> </w:t>
      </w:r>
    </w:p>
    <w:p w14:paraId="2B2AA7B3" w14:textId="77777777" w:rsidR="00DE1074" w:rsidRDefault="00CD0F3E">
      <w:pPr>
        <w:pStyle w:val="BESKrub6"/>
      </w:pPr>
      <w:r>
        <w:t>AUC.624</w:t>
      </w:r>
      <w:r>
        <w:tab/>
        <w:t>Fakturering</w:t>
      </w:r>
    </w:p>
    <w:p w14:paraId="2B2AA7B4" w14:textId="77777777" w:rsidR="00DE1074" w:rsidRDefault="00CD0F3E" w:rsidP="00536AC1">
      <w:pPr>
        <w:pStyle w:val="BESKbrdtext"/>
      </w:pPr>
      <w:r>
        <w:t>Fakturering ska ske enligt betalningsplan i takt med uppdragets genomförande och godkännande. Betalning sker mot faktura. Faktura ska hänvisa till betalningsplan. Förskott utgår ej.</w:t>
      </w:r>
    </w:p>
    <w:p w14:paraId="2B2AA7B5" w14:textId="77777777" w:rsidR="00DE1074" w:rsidRDefault="00CD0F3E">
      <w:pPr>
        <w:pStyle w:val="BESKrub4"/>
      </w:pPr>
      <w:r>
        <w:t>AUC.7</w:t>
      </w:r>
      <w:r>
        <w:tab/>
        <w:t>Rätt till uppdragsresultatet</w:t>
      </w:r>
    </w:p>
    <w:p w14:paraId="2B2AA7B6" w14:textId="77777777" w:rsidR="00DE1074" w:rsidRDefault="00CD0F3E">
      <w:pPr>
        <w:pStyle w:val="BESKrub5"/>
      </w:pPr>
      <w:r>
        <w:t>AUC.72</w:t>
      </w:r>
      <w:r>
        <w:tab/>
        <w:t>Äganderätt till originalhandlingar och datafiler</w:t>
      </w:r>
    </w:p>
    <w:p w14:paraId="2B2AA7B7" w14:textId="7A7B8585" w:rsidR="00DE1074" w:rsidRDefault="00EA0FD8">
      <w:pPr>
        <w:pStyle w:val="BESKbrdtext"/>
      </w:pPr>
      <w:r>
        <w:t>Med ändring från bestämmelser</w:t>
      </w:r>
      <w:r w:rsidR="00450088">
        <w:t>na i ABK 09 ska B</w:t>
      </w:r>
      <w:r w:rsidR="00CD0F3E">
        <w:t xml:space="preserve"> ha full äganderätt till samtliga handlingar och datafiler inkl. foton som upprättas inom projektet. </w:t>
      </w:r>
      <w:r w:rsidR="000B0AFB">
        <w:t>Vårdprogram och underhållsplan</w:t>
      </w:r>
      <w:r w:rsidR="009D4513">
        <w:t xml:space="preserve"> </w:t>
      </w:r>
      <w:r w:rsidR="00CD0F3E">
        <w:t>är ett levande dokument och ska revideras med jämna intervaller. Hela eller delar av materialet kan komma att publiceras. Beställaren ska beakta upphovsrätten genom att ange upphovsman i samband med publicering.</w:t>
      </w:r>
    </w:p>
    <w:p w14:paraId="2B2AA7B8" w14:textId="77777777" w:rsidR="00DE1074" w:rsidRDefault="00CD0F3E">
      <w:pPr>
        <w:pStyle w:val="BESKrub4"/>
      </w:pPr>
      <w:r>
        <w:t>AUC.9</w:t>
      </w:r>
      <w:r>
        <w:tab/>
        <w:t>Tvistelösning</w:t>
      </w:r>
    </w:p>
    <w:p w14:paraId="2B2AA7B9" w14:textId="77777777" w:rsidR="00DE1074" w:rsidRDefault="00CD0F3E">
      <w:pPr>
        <w:pStyle w:val="BESKbrdtext"/>
      </w:pPr>
      <w:r>
        <w:t xml:space="preserve">I första hand </w:t>
      </w:r>
      <w:r w:rsidR="00536AC1">
        <w:t>enligt ABK 09, 10 k</w:t>
      </w:r>
      <w:r>
        <w:t xml:space="preserve">ap. § 1. I andra hand </w:t>
      </w:r>
      <w:r w:rsidR="00536AC1">
        <w:t xml:space="preserve">enligt </w:t>
      </w:r>
      <w:r>
        <w:t>ABK 09, 9 Kap. § 1.</w:t>
      </w:r>
    </w:p>
    <w:sectPr w:rsidR="00DE1074" w:rsidSect="00D933B1">
      <w:headerReference w:type="default" r:id="rId20"/>
      <w:pgSz w:w="11907" w:h="16840" w:code="9"/>
      <w:pgMar w:top="850" w:right="794" w:bottom="737" w:left="1134" w:header="737" w:footer="45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8369B" w14:textId="77777777" w:rsidR="00A944D5" w:rsidRDefault="00A944D5">
      <w:r>
        <w:separator/>
      </w:r>
    </w:p>
  </w:endnote>
  <w:endnote w:type="continuationSeparator" w:id="0">
    <w:p w14:paraId="434351DC" w14:textId="77777777" w:rsidR="00A944D5" w:rsidRDefault="00A944D5">
      <w:r>
        <w:continuationSeparator/>
      </w:r>
    </w:p>
  </w:endnote>
  <w:endnote w:type="continuationNotice" w:id="1">
    <w:p w14:paraId="366BD3D2" w14:textId="77777777" w:rsidR="00A944D5" w:rsidRDefault="00A944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074F4" w14:textId="77777777" w:rsidR="005E2563" w:rsidRDefault="005E2563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AABC4" w14:textId="77777777" w:rsidR="005E2563" w:rsidRDefault="005E2563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2B843" w14:textId="77777777" w:rsidR="005E2563" w:rsidRDefault="005E2563">
    <w:pPr>
      <w:pStyle w:val="Sidfo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24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7726"/>
      <w:gridCol w:w="2389"/>
      <w:gridCol w:w="9"/>
    </w:tblGrid>
    <w:tr w:rsidR="004E4BA0" w14:paraId="2B2AA7C4" w14:textId="77777777">
      <w:trPr>
        <w:gridAfter w:val="1"/>
        <w:wAfter w:w="9" w:type="dxa"/>
        <w:cantSplit/>
        <w:trHeight w:val="200"/>
      </w:trPr>
      <w:tc>
        <w:tcPr>
          <w:tcW w:w="10115" w:type="dxa"/>
          <w:gridSpan w:val="2"/>
        </w:tcPr>
        <w:p w14:paraId="2B2AA7C3" w14:textId="77777777" w:rsidR="004E4BA0" w:rsidRDefault="004E4BA0" w:rsidP="007067D8">
          <w:pPr>
            <w:pStyle w:val="BESKblankhuvud"/>
            <w:tabs>
              <w:tab w:val="left" w:pos="6480"/>
            </w:tabs>
          </w:pPr>
          <w:r w:rsidRPr="00377DB2">
            <w:rPr>
              <w:color w:val="FFFFFF" w:themeColor="background1"/>
            </w:rPr>
            <w:t>.</w:t>
          </w:r>
          <w:r>
            <w:tab/>
          </w:r>
        </w:p>
      </w:tc>
    </w:tr>
    <w:tr w:rsidR="004E4BA0" w14:paraId="2B2AA7C7" w14:textId="77777777">
      <w:trPr>
        <w:cantSplit/>
        <w:trHeight w:hRule="exact" w:val="320"/>
      </w:trPr>
      <w:tc>
        <w:tcPr>
          <w:tcW w:w="7726" w:type="dxa"/>
        </w:tcPr>
        <w:p w14:paraId="2B2AA7C5" w14:textId="77777777" w:rsidR="004E4BA0" w:rsidRPr="00377DB2" w:rsidRDefault="004E4BA0" w:rsidP="003C0F35">
          <w:pPr>
            <w:pStyle w:val="BESKblankhuvud"/>
            <w:rPr>
              <w:color w:val="FFFFFF" w:themeColor="background1"/>
            </w:rPr>
          </w:pPr>
          <w:r w:rsidRPr="00377DB2">
            <w:rPr>
              <w:color w:val="FFFFFF" w:themeColor="background1"/>
            </w:rPr>
            <w:t>.</w:t>
          </w:r>
        </w:p>
      </w:tc>
      <w:tc>
        <w:tcPr>
          <w:tcW w:w="2398" w:type="dxa"/>
          <w:gridSpan w:val="2"/>
        </w:tcPr>
        <w:p w14:paraId="2B2AA7C6" w14:textId="77777777" w:rsidR="004E4BA0" w:rsidRPr="00AE1B83" w:rsidRDefault="004E4BA0" w:rsidP="00964EAC">
          <w:pPr>
            <w:pStyle w:val="BESKblankhuvud"/>
            <w:rPr>
              <w:sz w:val="16"/>
              <w:szCs w:val="16"/>
            </w:rPr>
          </w:pPr>
        </w:p>
      </w:tc>
    </w:tr>
  </w:tbl>
  <w:p w14:paraId="2B2AA7C8" w14:textId="77777777" w:rsidR="004E4BA0" w:rsidRDefault="004E4BA0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D365E" w14:textId="77777777" w:rsidR="00A944D5" w:rsidRDefault="00A944D5">
      <w:r>
        <w:separator/>
      </w:r>
    </w:p>
  </w:footnote>
  <w:footnote w:type="continuationSeparator" w:id="0">
    <w:p w14:paraId="066EFADA" w14:textId="77777777" w:rsidR="00A944D5" w:rsidRDefault="00A944D5">
      <w:r>
        <w:continuationSeparator/>
      </w:r>
    </w:p>
  </w:footnote>
  <w:footnote w:type="continuationNotice" w:id="1">
    <w:p w14:paraId="360E01E5" w14:textId="77777777" w:rsidR="00A944D5" w:rsidRDefault="00A944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AA7C0" w14:textId="77777777" w:rsidR="004E4BA0" w:rsidRDefault="004E4BA0">
    <w:pPr>
      <w:pStyle w:val="Sidhuvud"/>
    </w:pPr>
    <w:r>
      <w:rPr>
        <w:noProof/>
        <w:sz w:val="12"/>
      </w:rPr>
      <mc:AlternateContent>
        <mc:Choice Requires="wpg">
          <w:drawing>
            <wp:anchor distT="0" distB="0" distL="114300" distR="114300" simplePos="0" relativeHeight="251658241" behindDoc="1" locked="0" layoutInCell="0" allowOverlap="1" wp14:anchorId="2B2AA7FD" wp14:editId="2B2AA7FE">
              <wp:simplePos x="0" y="0"/>
              <wp:positionH relativeFrom="margin">
                <wp:posOffset>-52705</wp:posOffset>
              </wp:positionH>
              <wp:positionV relativeFrom="page">
                <wp:posOffset>457835</wp:posOffset>
              </wp:positionV>
              <wp:extent cx="6429375" cy="9470390"/>
              <wp:effectExtent l="0" t="0" r="9525" b="0"/>
              <wp:wrapNone/>
              <wp:docPr id="14" name="Group 1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9375" cy="9470390"/>
                        <a:chOff x="1013" y="751"/>
                        <a:chExt cx="10125" cy="14914"/>
                      </a:xfrm>
                    </wpg:grpSpPr>
                    <wps:wsp>
                      <wps:cNvPr id="15" name="Line 1166"/>
                      <wps:cNvCnPr/>
                      <wps:spPr bwMode="auto">
                        <a:xfrm>
                          <a:off x="9304" y="757"/>
                          <a:ext cx="1" cy="253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6" name="Line 1167"/>
                      <wps:cNvCnPr/>
                      <wps:spPr bwMode="auto">
                        <a:xfrm>
                          <a:off x="3938" y="1759"/>
                          <a:ext cx="7188" cy="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7" name="Line 1168"/>
                      <wps:cNvCnPr/>
                      <wps:spPr bwMode="auto">
                        <a:xfrm>
                          <a:off x="9318" y="1246"/>
                          <a:ext cx="1808" cy="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8" name="Line 1169"/>
                      <wps:cNvCnPr/>
                      <wps:spPr bwMode="auto">
                        <a:xfrm flipV="1">
                          <a:off x="9298" y="2772"/>
                          <a:ext cx="1840" cy="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" name="Line 1170"/>
                      <wps:cNvCnPr/>
                      <wps:spPr bwMode="auto">
                        <a:xfrm>
                          <a:off x="3940" y="751"/>
                          <a:ext cx="1" cy="25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" name="Line 1171"/>
                      <wps:cNvCnPr/>
                      <wps:spPr bwMode="auto">
                        <a:xfrm>
                          <a:off x="1018" y="3287"/>
                          <a:ext cx="10111" cy="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" name="Rectangle 1172"/>
                      <wps:cNvSpPr>
                        <a:spLocks noChangeArrowheads="1"/>
                      </wps:cNvSpPr>
                      <wps:spPr bwMode="auto">
                        <a:xfrm>
                          <a:off x="1013" y="753"/>
                          <a:ext cx="10116" cy="1491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Line 1173"/>
                      <wps:cNvCnPr/>
                      <wps:spPr bwMode="auto">
                        <a:xfrm flipH="1">
                          <a:off x="1018" y="2777"/>
                          <a:ext cx="2911" cy="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" name="Line 1174"/>
                      <wps:cNvCnPr/>
                      <wps:spPr bwMode="auto">
                        <a:xfrm>
                          <a:off x="9318" y="2281"/>
                          <a:ext cx="1808" cy="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4" name="Line 1175"/>
                      <wps:cNvCnPr/>
                      <wps:spPr bwMode="auto">
                        <a:xfrm>
                          <a:off x="10581" y="3297"/>
                          <a:ext cx="1" cy="22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5" name="Line 1176"/>
                      <wps:cNvCnPr/>
                      <wps:spPr bwMode="auto">
                        <a:xfrm>
                          <a:off x="2427" y="3297"/>
                          <a:ext cx="1" cy="22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75081D" id="Group 1165" o:spid="_x0000_s1026" style="position:absolute;margin-left:-4.15pt;margin-top:36.05pt;width:506.25pt;height:745.7pt;z-index:-251658239;mso-position-horizontal-relative:margin;mso-position-vertical-relative:page" coordorigin="1013,751" coordsize="10125,14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" o:allowincell="f">
              <v:line id="Line 1166" o:spid="_x0000_s1027" style="position:absolute;visibility:visible;mso-wrap-style:square" from="9304,757" to="9305,3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">
                <v:stroke startarrowwidth="narrow" startarrowlength="short" endarrowwidth="narrow" endarrowlength="short"/>
              </v:line>
              <v:line id="Line 1167" o:spid="_x0000_s1028" style="position:absolute;visibility:visible;mso-wrap-style:square" from="3938,1759" to="11126,1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">
                <v:stroke startarrowwidth="narrow" startarrowlength="short" endarrowwidth="narrow" endarrowlength="short"/>
              </v:line>
              <v:line id="Line 1168" o:spid="_x0000_s1029" style="position:absolute;visibility:visible;mso-wrap-style:square" from="9318,1246" to="11126,1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">
                <v:stroke startarrowwidth="narrow" startarrowlength="short" endarrowwidth="narrow" endarrowlength="short"/>
              </v:line>
              <v:line id="Line 1169" o:spid="_x0000_s1030" style="position:absolute;flip:y;visibility:visible;mso-wrap-style:square" from="9298,2772" to="11138,2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">
                <v:stroke startarrowwidth="narrow" startarrowlength="short" endarrowwidth="narrow" endarrowlength="short"/>
              </v:line>
              <v:line id="Line 1170" o:spid="_x0000_s1031" style="position:absolute;visibility:visible;mso-wrap-style:square" from="3940,751" to="3941,3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">
                <v:stroke startarrowwidth="narrow" startarrowlength="short" endarrowwidth="narrow" endarrowlength="short"/>
              </v:line>
              <v:line id="Line 1171" o:spid="_x0000_s1032" style="position:absolute;visibility:visible;mso-wrap-style:square" from="1018,3287" to="11129,3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">
                <v:stroke startarrowwidth="narrow" startarrowlength="short" endarrowwidth="narrow" endarrowlength="short"/>
              </v:line>
              <v:rect id="Rectangle 1172" o:spid="_x0000_s1033" style="position:absolute;left:1013;top:753;width:10116;height:14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RZ2wgAAANs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" filled="f"/>
              <v:line id="Line 1173" o:spid="_x0000_s1034" style="position:absolute;flip:x;visibility:visible;mso-wrap-style:square" from="1018,2777" to="3929,2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">
                <v:stroke startarrowwidth="narrow" startarrowlength="short" endarrowwidth="narrow" endarrowlength="short"/>
              </v:line>
              <v:line id="Line 1174" o:spid="_x0000_s1035" style="position:absolute;visibility:visible;mso-wrap-style:square" from="9318,2281" to="11126,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">
                <v:stroke startarrowwidth="narrow" startarrowlength="short" endarrowwidth="narrow" endarrowlength="short"/>
              </v:line>
              <v:line id="Line 1175" o:spid="_x0000_s1036" style="position:absolute;visibility:visible;mso-wrap-style:square" from="10581,3297" to="10582,3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">
                <v:stroke startarrowwidth="narrow" startarrowlength="short" endarrowwidth="narrow" endarrowlength="short"/>
              </v:line>
              <v:line id="Line 1176" o:spid="_x0000_s1037" style="position:absolute;visibility:visible;mso-wrap-style:square" from="2427,3297" to="2428,3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">
                <v:stroke startarrowwidth="narrow" startarrowlength="short" endarrowwidth="narrow" endarrowlength="short"/>
              </v:line>
              <w10:wrap anchorx="margin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6904B" w14:textId="77777777" w:rsidR="005E2563" w:rsidRDefault="005E2563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AA7C1" w14:textId="77777777" w:rsidR="004E4BA0" w:rsidRDefault="004E4BA0">
    <w:pPr>
      <w:pStyle w:val="Sidhuvud"/>
    </w:pPr>
    <w:r>
      <w:rPr>
        <w:noProof/>
        <w:sz w:val="12"/>
      </w:rPr>
      <mc:AlternateContent>
        <mc:Choice Requires="wpg">
          <w:drawing>
            <wp:anchor distT="0" distB="0" distL="114300" distR="114300" simplePos="0" relativeHeight="251658242" behindDoc="1" locked="0" layoutInCell="0" allowOverlap="1" wp14:anchorId="2B2AA7FF" wp14:editId="2B2AA800">
              <wp:simplePos x="0" y="0"/>
              <wp:positionH relativeFrom="margin">
                <wp:posOffset>-52705</wp:posOffset>
              </wp:positionH>
              <wp:positionV relativeFrom="page">
                <wp:posOffset>457835</wp:posOffset>
              </wp:positionV>
              <wp:extent cx="6429375" cy="9470390"/>
              <wp:effectExtent l="0" t="0" r="9525" b="0"/>
              <wp:wrapNone/>
              <wp:docPr id="2" name="Group 11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9375" cy="9470390"/>
                        <a:chOff x="1013" y="751"/>
                        <a:chExt cx="10125" cy="14914"/>
                      </a:xfrm>
                    </wpg:grpSpPr>
                    <wps:wsp>
                      <wps:cNvPr id="3" name="Line 1178"/>
                      <wps:cNvCnPr/>
                      <wps:spPr bwMode="auto">
                        <a:xfrm>
                          <a:off x="9304" y="757"/>
                          <a:ext cx="1" cy="253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" name="Line 1179"/>
                      <wps:cNvCnPr/>
                      <wps:spPr bwMode="auto">
                        <a:xfrm>
                          <a:off x="3938" y="1759"/>
                          <a:ext cx="7188" cy="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" name="Line 1180"/>
                      <wps:cNvCnPr/>
                      <wps:spPr bwMode="auto">
                        <a:xfrm>
                          <a:off x="9318" y="1246"/>
                          <a:ext cx="1808" cy="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" name="Line 1181"/>
                      <wps:cNvCnPr/>
                      <wps:spPr bwMode="auto">
                        <a:xfrm flipV="1">
                          <a:off x="9298" y="2772"/>
                          <a:ext cx="1840" cy="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" name="Line 1182"/>
                      <wps:cNvCnPr/>
                      <wps:spPr bwMode="auto">
                        <a:xfrm>
                          <a:off x="3940" y="751"/>
                          <a:ext cx="1" cy="25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" name="Line 1183"/>
                      <wps:cNvCnPr/>
                      <wps:spPr bwMode="auto">
                        <a:xfrm>
                          <a:off x="1018" y="3287"/>
                          <a:ext cx="10111" cy="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" name="Rectangle 1184"/>
                      <wps:cNvSpPr>
                        <a:spLocks noChangeArrowheads="1"/>
                      </wps:cNvSpPr>
                      <wps:spPr bwMode="auto">
                        <a:xfrm>
                          <a:off x="1013" y="753"/>
                          <a:ext cx="10116" cy="1491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Line 1185"/>
                      <wps:cNvCnPr/>
                      <wps:spPr bwMode="auto">
                        <a:xfrm flipH="1">
                          <a:off x="1018" y="2777"/>
                          <a:ext cx="2911" cy="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1" name="Line 1186"/>
                      <wps:cNvCnPr/>
                      <wps:spPr bwMode="auto">
                        <a:xfrm>
                          <a:off x="9318" y="2281"/>
                          <a:ext cx="1808" cy="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2" name="Line 1187"/>
                      <wps:cNvCnPr/>
                      <wps:spPr bwMode="auto">
                        <a:xfrm>
                          <a:off x="10581" y="3297"/>
                          <a:ext cx="1" cy="22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3" name="Line 1188"/>
                      <wps:cNvCnPr/>
                      <wps:spPr bwMode="auto">
                        <a:xfrm>
                          <a:off x="2427" y="3297"/>
                          <a:ext cx="1" cy="22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07A431" id="Group 1177" o:spid="_x0000_s1026" style="position:absolute;margin-left:-4.15pt;margin-top:36.05pt;width:506.25pt;height:745.7pt;z-index:-251658238;mso-position-horizontal-relative:margin;mso-position-vertical-relative:page" coordorigin="1013,751" coordsize="10125,14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" o:allowincell="f">
              <v:line id="Line 1178" o:spid="_x0000_s1027" style="position:absolute;visibility:visible;mso-wrap-style:square" from="9304,757" to="9305,3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">
                <v:stroke startarrowwidth="narrow" startarrowlength="short" endarrowwidth="narrow" endarrowlength="short"/>
              </v:line>
              <v:line id="Line 1179" o:spid="_x0000_s1028" style="position:absolute;visibility:visible;mso-wrap-style:square" from="3938,1759" to="11126,1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">
                <v:stroke startarrowwidth="narrow" startarrowlength="short" endarrowwidth="narrow" endarrowlength="short"/>
              </v:line>
              <v:line id="Line 1180" o:spid="_x0000_s1029" style="position:absolute;visibility:visible;mso-wrap-style:square" from="9318,1246" to="11126,1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">
                <v:stroke startarrowwidth="narrow" startarrowlength="short" endarrowwidth="narrow" endarrowlength="short"/>
              </v:line>
              <v:line id="Line 1181" o:spid="_x0000_s1030" style="position:absolute;flip:y;visibility:visible;mso-wrap-style:square" from="9298,2772" to="11138,2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">
                <v:stroke startarrowwidth="narrow" startarrowlength="short" endarrowwidth="narrow" endarrowlength="short"/>
              </v:line>
              <v:line id="Line 1182" o:spid="_x0000_s1031" style="position:absolute;visibility:visible;mso-wrap-style:square" from="3940,751" to="3941,3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">
                <v:stroke startarrowwidth="narrow" startarrowlength="short" endarrowwidth="narrow" endarrowlength="short"/>
              </v:line>
              <v:line id="Line 1183" o:spid="_x0000_s1032" style="position:absolute;visibility:visible;mso-wrap-style:square" from="1018,3287" to="11129,3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">
                <v:stroke startarrowwidth="narrow" startarrowlength="short" endarrowwidth="narrow" endarrowlength="short"/>
              </v:line>
              <v:rect id="Rectangle 1184" o:spid="_x0000_s1033" style="position:absolute;left:1013;top:753;width:10116;height:14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" filled="f"/>
              <v:line id="Line 1185" o:spid="_x0000_s1034" style="position:absolute;flip:x;visibility:visible;mso-wrap-style:square" from="1018,2777" to="3929,2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">
                <v:stroke startarrowwidth="narrow" startarrowlength="short" endarrowwidth="narrow" endarrowlength="short"/>
              </v:line>
              <v:line id="Line 1186" o:spid="_x0000_s1035" style="position:absolute;visibility:visible;mso-wrap-style:square" from="9318,2281" to="11126,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">
                <v:stroke startarrowwidth="narrow" startarrowlength="short" endarrowwidth="narrow" endarrowlength="short"/>
              </v:line>
              <v:line id="Line 1187" o:spid="_x0000_s1036" style="position:absolute;visibility:visible;mso-wrap-style:square" from="10581,3297" to="10582,3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">
                <v:stroke startarrowwidth="narrow" startarrowlength="short" endarrowwidth="narrow" endarrowlength="short"/>
              </v:line>
              <v:line id="Line 1188" o:spid="_x0000_s1037" style="position:absolute;visibility:visible;mso-wrap-style:square" from="2427,3297" to="2428,3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">
                <v:stroke startarrowwidth="narrow" startarrowlength="short" endarrowwidth="narrow" endarrowlength="short"/>
              </v:line>
              <w10:wrap anchorx="margin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AA7C2" w14:textId="77777777" w:rsidR="004E4BA0" w:rsidRPr="005F4FC2" w:rsidRDefault="004E4BA0" w:rsidP="005F4FC2">
    <w:pPr>
      <w:pStyle w:val="Sidhuvu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2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1491"/>
      <w:gridCol w:w="5387"/>
      <w:gridCol w:w="1131"/>
      <w:gridCol w:w="691"/>
      <w:gridCol w:w="7"/>
    </w:tblGrid>
    <w:tr w:rsidR="004E4BA0" w:rsidRPr="00E148D0" w14:paraId="2B2AA7CD" w14:textId="77777777" w:rsidTr="000C2519">
      <w:trPr>
        <w:cantSplit/>
        <w:trHeight w:hRule="exact" w:val="170"/>
      </w:trPr>
      <w:tc>
        <w:tcPr>
          <w:tcW w:w="2909" w:type="dxa"/>
          <w:gridSpan w:val="2"/>
          <w:tcBorders>
            <w:top w:val="nil"/>
            <w:left w:val="nil"/>
            <w:bottom w:val="nil"/>
          </w:tcBorders>
        </w:tcPr>
        <w:p w14:paraId="2B2AA7C9" w14:textId="01941FEF" w:rsidR="004E4BA0" w:rsidRPr="00E148D0" w:rsidRDefault="004E4BA0" w:rsidP="002A5A4F">
          <w:pPr>
            <w:pStyle w:val="BESKledtex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1" allowOverlap="0" wp14:anchorId="2B2AA801" wp14:editId="2B2AA802">
                    <wp:simplePos x="0" y="0"/>
                    <wp:positionH relativeFrom="column">
                      <wp:posOffset>-46990</wp:posOffset>
                    </wp:positionH>
                    <wp:positionV relativeFrom="page">
                      <wp:posOffset>0</wp:posOffset>
                    </wp:positionV>
                    <wp:extent cx="6429375" cy="9469120"/>
                    <wp:effectExtent l="0" t="0" r="9525" b="0"/>
                    <wp:wrapNone/>
                    <wp:docPr id="1" name="Rectangle 120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429375" cy="94691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05BC65C7" id="Rectangle 1202" o:spid="_x0000_s1026" style="position:absolute;margin-left:-3.7pt;margin-top:0;width:506.25pt;height:745.6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" o:allowoverlap="f" filled="f">
                    <w10:wrap anchory="page"/>
                  </v:rect>
                </w:pict>
              </mc:Fallback>
            </mc:AlternateContent>
          </w:r>
        </w:p>
      </w:tc>
      <w:tc>
        <w:tcPr>
          <w:tcW w:w="5387" w:type="dxa"/>
          <w:tcBorders>
            <w:top w:val="nil"/>
            <w:bottom w:val="nil"/>
          </w:tcBorders>
        </w:tcPr>
        <w:p w14:paraId="2B2AA7CA" w14:textId="77777777" w:rsidR="004E4BA0" w:rsidRDefault="004E4BA0" w:rsidP="002A5A4F">
          <w:pPr>
            <w:pStyle w:val="BESKledtext"/>
          </w:pPr>
          <w:r w:rsidRPr="00E148D0">
            <w:t xml:space="preserve">Dokument </w:t>
          </w:r>
        </w:p>
        <w:p w14:paraId="2B2AA7CB" w14:textId="77777777" w:rsidR="004E4BA0" w:rsidRPr="00E148D0" w:rsidRDefault="004E4BA0" w:rsidP="002A5A4F">
          <w:pPr>
            <w:pStyle w:val="BESKledtext"/>
          </w:pPr>
        </w:p>
      </w:tc>
      <w:tc>
        <w:tcPr>
          <w:tcW w:w="1829" w:type="dxa"/>
          <w:gridSpan w:val="3"/>
          <w:tcBorders>
            <w:top w:val="nil"/>
            <w:bottom w:val="nil"/>
            <w:right w:val="nil"/>
          </w:tcBorders>
        </w:tcPr>
        <w:p w14:paraId="2B2AA7CC" w14:textId="77777777" w:rsidR="004E4BA0" w:rsidRPr="00E148D0" w:rsidRDefault="004E4BA0" w:rsidP="002A5A4F">
          <w:pPr>
            <w:pStyle w:val="BESKledtext"/>
          </w:pPr>
          <w:proofErr w:type="spellStart"/>
          <w:r w:rsidRPr="00E148D0">
            <w:t>Sidnr</w:t>
          </w:r>
          <w:proofErr w:type="spellEnd"/>
        </w:p>
      </w:tc>
    </w:tr>
    <w:tr w:rsidR="004E4BA0" w:rsidRPr="00E148D0" w14:paraId="2B2AA7D2" w14:textId="77777777" w:rsidTr="00C66A90">
      <w:trPr>
        <w:cantSplit/>
        <w:trHeight w:val="198"/>
      </w:trPr>
      <w:tc>
        <w:tcPr>
          <w:tcW w:w="2909" w:type="dxa"/>
          <w:gridSpan w:val="2"/>
          <w:vMerge w:val="restart"/>
          <w:tcBorders>
            <w:top w:val="nil"/>
            <w:left w:val="nil"/>
          </w:tcBorders>
          <w:vAlign w:val="center"/>
        </w:tcPr>
        <w:p w14:paraId="2B2AA7CE" w14:textId="2A99CA13" w:rsidR="004E4BA0" w:rsidRPr="00C66A90" w:rsidRDefault="00086929" w:rsidP="00CF1498">
          <w:pPr>
            <w:pStyle w:val="BESKblankhuvud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58243" behindDoc="1" locked="0" layoutInCell="1" allowOverlap="1" wp14:anchorId="0AF05EAC" wp14:editId="48B01283">
                <wp:simplePos x="0" y="0"/>
                <wp:positionH relativeFrom="margin">
                  <wp:posOffset>-635</wp:posOffset>
                </wp:positionH>
                <wp:positionV relativeFrom="margin">
                  <wp:posOffset>-81280</wp:posOffset>
                </wp:positionV>
                <wp:extent cx="1765300" cy="397510"/>
                <wp:effectExtent l="0" t="0" r="6350" b="2540"/>
                <wp:wrapNone/>
                <wp:docPr id="28" name="Bild 1" descr="Sto_logo_UTVECKL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o_logo_UTVECKL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4071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7" w:type="dxa"/>
          <w:vMerge w:val="restart"/>
          <w:tcBorders>
            <w:top w:val="nil"/>
          </w:tcBorders>
        </w:tcPr>
        <w:p w14:paraId="2B2AA7CF" w14:textId="77777777" w:rsidR="004E4BA0" w:rsidRDefault="004E4BA0" w:rsidP="00194233">
          <w:pPr>
            <w:pStyle w:val="BESKblankhuvudFET"/>
            <w:rPr>
              <w:b w:val="0"/>
              <w:lang w:val="en-US"/>
            </w:rPr>
          </w:pPr>
          <w:r w:rsidRPr="00294ACC">
            <w:rPr>
              <w:b w:val="0"/>
              <w:lang w:val="en-US"/>
            </w:rPr>
            <w:t>ADMINISTRATIVA FÖRESKRIFTER</w:t>
          </w:r>
        </w:p>
        <w:p w14:paraId="2B2AA7D0" w14:textId="77777777" w:rsidR="004E4BA0" w:rsidRPr="00294ACC" w:rsidRDefault="004E4BA0" w:rsidP="00194233">
          <w:pPr>
            <w:pStyle w:val="BESKblankhuvudFET"/>
            <w:rPr>
              <w:b w:val="0"/>
              <w:lang w:val="en-US"/>
            </w:rPr>
          </w:pPr>
          <w:r>
            <w:rPr>
              <w:b w:val="0"/>
              <w:lang w:val="en-US"/>
            </w:rPr>
            <w:t>Handling 3</w:t>
          </w:r>
          <w:r w:rsidRPr="00294ACC">
            <w:rPr>
              <w:b w:val="0"/>
              <w:lang w:val="en-US"/>
            </w:rPr>
            <w:t xml:space="preserve"> </w:t>
          </w:r>
        </w:p>
      </w:tc>
      <w:tc>
        <w:tcPr>
          <w:tcW w:w="1829" w:type="dxa"/>
          <w:gridSpan w:val="3"/>
          <w:tcBorders>
            <w:top w:val="nil"/>
            <w:bottom w:val="single" w:sz="4" w:space="0" w:color="auto"/>
            <w:right w:val="nil"/>
          </w:tcBorders>
        </w:tcPr>
        <w:p w14:paraId="2B2AA7D1" w14:textId="77777777" w:rsidR="004E4BA0" w:rsidRPr="00E148D0" w:rsidRDefault="004E4BA0" w:rsidP="00AE20D6">
          <w:pPr>
            <w:pStyle w:val="BESKblankhuvud"/>
            <w:ind w:left="0" w:firstLine="0"/>
          </w:pPr>
          <w:r w:rsidRPr="0010574E">
            <w:rPr>
              <w:rStyle w:val="Sidnummer"/>
            </w:rPr>
            <w:fldChar w:fldCharType="begin"/>
          </w:r>
          <w:r w:rsidRPr="0010574E">
            <w:rPr>
              <w:rStyle w:val="Sidnummer"/>
            </w:rPr>
            <w:instrText xml:space="preserve"> PAGE </w:instrText>
          </w:r>
          <w:r w:rsidRPr="0010574E">
            <w:rPr>
              <w:rStyle w:val="Sidnummer"/>
            </w:rPr>
            <w:fldChar w:fldCharType="separate"/>
          </w:r>
          <w:r w:rsidR="00D0703C">
            <w:rPr>
              <w:rStyle w:val="Sidnummer"/>
              <w:noProof/>
            </w:rPr>
            <w:t>4</w:t>
          </w:r>
          <w:r w:rsidRPr="0010574E">
            <w:rPr>
              <w:rStyle w:val="Sidnummer"/>
            </w:rPr>
            <w:fldChar w:fldCharType="end"/>
          </w:r>
          <w:r w:rsidRPr="00E148D0">
            <w:rPr>
              <w:rStyle w:val="Sidnummer"/>
            </w:rPr>
            <w:t>(</w:t>
          </w:r>
          <w:r w:rsidRPr="00E148D0">
            <w:rPr>
              <w:rStyle w:val="Sidnummer"/>
            </w:rPr>
            <w:fldChar w:fldCharType="begin"/>
          </w:r>
          <w:r w:rsidRPr="00E148D0">
            <w:rPr>
              <w:rStyle w:val="Sidnummer"/>
            </w:rPr>
            <w:instrText xml:space="preserve"> NUMPAGES </w:instrText>
          </w:r>
          <w:r w:rsidRPr="00E148D0">
            <w:rPr>
              <w:rStyle w:val="Sidnummer"/>
            </w:rPr>
            <w:fldChar w:fldCharType="separate"/>
          </w:r>
          <w:r w:rsidR="00D0703C">
            <w:rPr>
              <w:rStyle w:val="Sidnummer"/>
              <w:noProof/>
            </w:rPr>
            <w:t>10</w:t>
          </w:r>
          <w:r w:rsidRPr="00E148D0">
            <w:rPr>
              <w:rStyle w:val="Sidnummer"/>
            </w:rPr>
            <w:fldChar w:fldCharType="end"/>
          </w:r>
          <w:r w:rsidRPr="00E148D0">
            <w:rPr>
              <w:rStyle w:val="Sidnummer"/>
            </w:rPr>
            <w:t>)</w:t>
          </w:r>
        </w:p>
      </w:tc>
    </w:tr>
    <w:tr w:rsidR="004E4BA0" w:rsidRPr="00E148D0" w14:paraId="2B2AA7D6" w14:textId="77777777" w:rsidTr="000C2519">
      <w:trPr>
        <w:cantSplit/>
        <w:trHeight w:hRule="exact" w:val="170"/>
      </w:trPr>
      <w:tc>
        <w:tcPr>
          <w:tcW w:w="2909" w:type="dxa"/>
          <w:gridSpan w:val="2"/>
          <w:vMerge/>
          <w:tcBorders>
            <w:left w:val="nil"/>
          </w:tcBorders>
        </w:tcPr>
        <w:p w14:paraId="2B2AA7D3" w14:textId="77777777" w:rsidR="004E4BA0" w:rsidRPr="00E148D0" w:rsidRDefault="004E4BA0" w:rsidP="00E148D0">
          <w:pPr>
            <w:pStyle w:val="BESKblankhuvud"/>
          </w:pPr>
        </w:p>
      </w:tc>
      <w:tc>
        <w:tcPr>
          <w:tcW w:w="5387" w:type="dxa"/>
          <w:vMerge/>
        </w:tcPr>
        <w:p w14:paraId="2B2AA7D4" w14:textId="77777777" w:rsidR="004E4BA0" w:rsidRPr="00E148D0" w:rsidRDefault="004E4BA0" w:rsidP="00E148D0">
          <w:pPr>
            <w:pStyle w:val="BESKblankhuvud"/>
          </w:pPr>
        </w:p>
      </w:tc>
      <w:tc>
        <w:tcPr>
          <w:tcW w:w="1829" w:type="dxa"/>
          <w:gridSpan w:val="3"/>
          <w:tcBorders>
            <w:bottom w:val="nil"/>
            <w:right w:val="nil"/>
          </w:tcBorders>
        </w:tcPr>
        <w:p w14:paraId="2B2AA7D5" w14:textId="77777777" w:rsidR="004E4BA0" w:rsidRPr="00E148D0" w:rsidRDefault="004E4BA0" w:rsidP="002A5A4F">
          <w:pPr>
            <w:pStyle w:val="BESKledtext"/>
          </w:pPr>
          <w:r w:rsidRPr="00E148D0">
            <w:t>Handläggare</w:t>
          </w:r>
        </w:p>
      </w:tc>
    </w:tr>
    <w:tr w:rsidR="004E4BA0" w:rsidRPr="00E148D0" w14:paraId="2B2AA7DA" w14:textId="77777777" w:rsidTr="00694634">
      <w:trPr>
        <w:cantSplit/>
        <w:trHeight w:val="198"/>
      </w:trPr>
      <w:tc>
        <w:tcPr>
          <w:tcW w:w="2909" w:type="dxa"/>
          <w:gridSpan w:val="2"/>
          <w:vMerge/>
          <w:tcBorders>
            <w:left w:val="nil"/>
          </w:tcBorders>
        </w:tcPr>
        <w:p w14:paraId="2B2AA7D7" w14:textId="77777777" w:rsidR="004E4BA0" w:rsidRPr="00E148D0" w:rsidRDefault="004E4BA0" w:rsidP="00E148D0">
          <w:pPr>
            <w:pStyle w:val="BESKblankhuvud"/>
          </w:pPr>
        </w:p>
      </w:tc>
      <w:tc>
        <w:tcPr>
          <w:tcW w:w="5387" w:type="dxa"/>
          <w:vMerge/>
          <w:tcBorders>
            <w:bottom w:val="single" w:sz="4" w:space="0" w:color="auto"/>
          </w:tcBorders>
        </w:tcPr>
        <w:p w14:paraId="2B2AA7D8" w14:textId="77777777" w:rsidR="004E4BA0" w:rsidRPr="00E148D0" w:rsidRDefault="004E4BA0" w:rsidP="00E148D0">
          <w:pPr>
            <w:pStyle w:val="BESKblankhuvud"/>
          </w:pPr>
        </w:p>
      </w:tc>
      <w:tc>
        <w:tcPr>
          <w:tcW w:w="1829" w:type="dxa"/>
          <w:gridSpan w:val="3"/>
          <w:tcBorders>
            <w:top w:val="nil"/>
            <w:bottom w:val="single" w:sz="4" w:space="0" w:color="auto"/>
            <w:right w:val="nil"/>
          </w:tcBorders>
        </w:tcPr>
        <w:p w14:paraId="2B2AA7D9" w14:textId="77777777" w:rsidR="004E4BA0" w:rsidRPr="00E148D0" w:rsidRDefault="004E4BA0" w:rsidP="000600EF">
          <w:pPr>
            <w:pStyle w:val="BESKblankhuvud"/>
          </w:pPr>
        </w:p>
      </w:tc>
    </w:tr>
    <w:tr w:rsidR="004E4BA0" w:rsidRPr="00E148D0" w14:paraId="2B2AA7DE" w14:textId="77777777" w:rsidTr="000C2519">
      <w:trPr>
        <w:cantSplit/>
        <w:trHeight w:hRule="exact" w:val="170"/>
      </w:trPr>
      <w:tc>
        <w:tcPr>
          <w:tcW w:w="2909" w:type="dxa"/>
          <w:gridSpan w:val="2"/>
          <w:vMerge/>
          <w:tcBorders>
            <w:left w:val="nil"/>
          </w:tcBorders>
        </w:tcPr>
        <w:p w14:paraId="2B2AA7DB" w14:textId="77777777" w:rsidR="004E4BA0" w:rsidRPr="00E148D0" w:rsidRDefault="004E4BA0" w:rsidP="00E148D0">
          <w:pPr>
            <w:pStyle w:val="BESKblankhuvud"/>
          </w:pPr>
        </w:p>
      </w:tc>
      <w:tc>
        <w:tcPr>
          <w:tcW w:w="5387" w:type="dxa"/>
          <w:tcBorders>
            <w:bottom w:val="nil"/>
          </w:tcBorders>
        </w:tcPr>
        <w:p w14:paraId="2B2AA7DC" w14:textId="77777777" w:rsidR="004E4BA0" w:rsidRPr="00E148D0" w:rsidRDefault="004E4BA0" w:rsidP="00895DF5">
          <w:pPr>
            <w:pStyle w:val="BESKledtext"/>
            <w:ind w:left="0" w:firstLine="0"/>
          </w:pPr>
          <w:r w:rsidRPr="00E148D0">
            <w:t>Projektnamn</w:t>
          </w:r>
        </w:p>
      </w:tc>
      <w:tc>
        <w:tcPr>
          <w:tcW w:w="1829" w:type="dxa"/>
          <w:gridSpan w:val="3"/>
          <w:tcBorders>
            <w:bottom w:val="nil"/>
            <w:right w:val="nil"/>
          </w:tcBorders>
        </w:tcPr>
        <w:p w14:paraId="2B2AA7DD" w14:textId="77777777" w:rsidR="004E4BA0" w:rsidRPr="00E148D0" w:rsidRDefault="004E4BA0" w:rsidP="002A5A4F">
          <w:pPr>
            <w:pStyle w:val="BESKledtext"/>
          </w:pPr>
          <w:proofErr w:type="spellStart"/>
          <w:r w:rsidRPr="00E148D0">
            <w:t>Projektnr</w:t>
          </w:r>
          <w:proofErr w:type="spellEnd"/>
        </w:p>
      </w:tc>
    </w:tr>
    <w:tr w:rsidR="004E4BA0" w:rsidRPr="00E148D0" w14:paraId="2B2AA7E5" w14:textId="77777777" w:rsidTr="00694634">
      <w:trPr>
        <w:cantSplit/>
        <w:trHeight w:val="198"/>
      </w:trPr>
      <w:tc>
        <w:tcPr>
          <w:tcW w:w="2909" w:type="dxa"/>
          <w:gridSpan w:val="2"/>
          <w:vMerge/>
          <w:tcBorders>
            <w:left w:val="nil"/>
          </w:tcBorders>
        </w:tcPr>
        <w:p w14:paraId="2B2AA7DF" w14:textId="77777777" w:rsidR="004E4BA0" w:rsidRPr="00E148D0" w:rsidRDefault="004E4BA0" w:rsidP="00E148D0">
          <w:pPr>
            <w:pStyle w:val="BESKblankhuvud"/>
          </w:pPr>
        </w:p>
      </w:tc>
      <w:tc>
        <w:tcPr>
          <w:tcW w:w="5387" w:type="dxa"/>
          <w:vMerge w:val="restart"/>
          <w:tcBorders>
            <w:top w:val="nil"/>
          </w:tcBorders>
        </w:tcPr>
        <w:p w14:paraId="2B2AA7E0" w14:textId="77777777" w:rsidR="004E4BA0" w:rsidRDefault="004E4BA0" w:rsidP="0066451E">
          <w:pPr>
            <w:pStyle w:val="BESKblankhuvud"/>
          </w:pPr>
          <w:r w:rsidRPr="00294ACC">
            <w:rPr>
              <w:highlight w:val="yellow"/>
            </w:rPr>
            <w:t>XX FÖRSAMLING</w:t>
          </w:r>
          <w:r>
            <w:t xml:space="preserve"> </w:t>
          </w:r>
        </w:p>
        <w:p w14:paraId="2B2AA7E1" w14:textId="77777777" w:rsidR="004E4BA0" w:rsidRDefault="004E4BA0" w:rsidP="0066451E">
          <w:pPr>
            <w:pStyle w:val="BESKblankhuvud"/>
          </w:pPr>
          <w:r>
            <w:t xml:space="preserve">STOCKHOLMS STIFT </w:t>
          </w:r>
        </w:p>
        <w:p w14:paraId="2B2AA7E2" w14:textId="77777777" w:rsidR="004E4BA0" w:rsidRDefault="004E4BA0" w:rsidP="0066451E">
          <w:pPr>
            <w:pStyle w:val="BESKblankhuvud"/>
          </w:pPr>
        </w:p>
        <w:p w14:paraId="2B2AA7E3" w14:textId="6C172008" w:rsidR="004E4BA0" w:rsidRPr="00C95AE9" w:rsidRDefault="0022464F" w:rsidP="0066451E">
          <w:pPr>
            <w:pStyle w:val="BESKblankhuvud"/>
          </w:pPr>
          <w:r>
            <w:t>VÅRDPROGRAM OCH UNDERHÅLLSPLAN</w:t>
          </w:r>
        </w:p>
      </w:tc>
      <w:tc>
        <w:tcPr>
          <w:tcW w:w="1829" w:type="dxa"/>
          <w:gridSpan w:val="3"/>
          <w:tcBorders>
            <w:top w:val="nil"/>
            <w:bottom w:val="single" w:sz="4" w:space="0" w:color="auto"/>
            <w:right w:val="nil"/>
          </w:tcBorders>
        </w:tcPr>
        <w:p w14:paraId="2B2AA7E4" w14:textId="77777777" w:rsidR="004E4BA0" w:rsidRPr="00E13563" w:rsidRDefault="004E4BA0" w:rsidP="000600EF">
          <w:pPr>
            <w:pStyle w:val="BESKblankhuvud"/>
          </w:pPr>
        </w:p>
      </w:tc>
    </w:tr>
    <w:tr w:rsidR="004E4BA0" w:rsidRPr="00E148D0" w14:paraId="2B2AA7E9" w14:textId="77777777" w:rsidTr="000C2519">
      <w:trPr>
        <w:cantSplit/>
        <w:trHeight w:hRule="exact" w:val="170"/>
      </w:trPr>
      <w:tc>
        <w:tcPr>
          <w:tcW w:w="2909" w:type="dxa"/>
          <w:gridSpan w:val="2"/>
          <w:vMerge/>
          <w:tcBorders>
            <w:left w:val="nil"/>
          </w:tcBorders>
        </w:tcPr>
        <w:p w14:paraId="2B2AA7E6" w14:textId="77777777" w:rsidR="004E4BA0" w:rsidRPr="00E148D0" w:rsidRDefault="004E4BA0" w:rsidP="00E148D0">
          <w:pPr>
            <w:pStyle w:val="BESKblankhuvud"/>
          </w:pPr>
        </w:p>
      </w:tc>
      <w:tc>
        <w:tcPr>
          <w:tcW w:w="5387" w:type="dxa"/>
          <w:vMerge/>
        </w:tcPr>
        <w:p w14:paraId="2B2AA7E7" w14:textId="77777777" w:rsidR="004E4BA0" w:rsidRPr="00E148D0" w:rsidRDefault="004E4BA0" w:rsidP="00E148D0">
          <w:pPr>
            <w:pStyle w:val="BESKblankhuvud"/>
          </w:pPr>
        </w:p>
      </w:tc>
      <w:tc>
        <w:tcPr>
          <w:tcW w:w="1829" w:type="dxa"/>
          <w:gridSpan w:val="3"/>
          <w:tcBorders>
            <w:bottom w:val="nil"/>
            <w:right w:val="nil"/>
          </w:tcBorders>
        </w:tcPr>
        <w:p w14:paraId="2B2AA7E8" w14:textId="77777777" w:rsidR="004E4BA0" w:rsidRPr="00E148D0" w:rsidRDefault="004E4BA0" w:rsidP="002A5A4F">
          <w:pPr>
            <w:pStyle w:val="BESKledtext"/>
          </w:pPr>
          <w:r w:rsidRPr="00E148D0">
            <w:t>Datum</w:t>
          </w:r>
        </w:p>
      </w:tc>
    </w:tr>
    <w:tr w:rsidR="004E4BA0" w:rsidRPr="00E148D0" w14:paraId="2B2AA7ED" w14:textId="77777777" w:rsidTr="00694634">
      <w:trPr>
        <w:cantSplit/>
        <w:trHeight w:val="198"/>
      </w:trPr>
      <w:tc>
        <w:tcPr>
          <w:tcW w:w="2909" w:type="dxa"/>
          <w:gridSpan w:val="2"/>
          <w:vMerge/>
          <w:tcBorders>
            <w:left w:val="nil"/>
            <w:bottom w:val="single" w:sz="4" w:space="0" w:color="auto"/>
          </w:tcBorders>
        </w:tcPr>
        <w:p w14:paraId="2B2AA7EA" w14:textId="77777777" w:rsidR="004E4BA0" w:rsidRPr="00E148D0" w:rsidRDefault="004E4BA0" w:rsidP="00E148D0">
          <w:pPr>
            <w:pStyle w:val="BESKblankhuvud"/>
          </w:pPr>
        </w:p>
      </w:tc>
      <w:tc>
        <w:tcPr>
          <w:tcW w:w="5387" w:type="dxa"/>
          <w:vMerge/>
          <w:tcBorders>
            <w:bottom w:val="single" w:sz="4" w:space="0" w:color="auto"/>
          </w:tcBorders>
        </w:tcPr>
        <w:p w14:paraId="2B2AA7EB" w14:textId="77777777" w:rsidR="004E4BA0" w:rsidRPr="00E148D0" w:rsidRDefault="004E4BA0" w:rsidP="00E148D0">
          <w:pPr>
            <w:pStyle w:val="BESKblankhuvud"/>
          </w:pPr>
        </w:p>
      </w:tc>
      <w:tc>
        <w:tcPr>
          <w:tcW w:w="1829" w:type="dxa"/>
          <w:gridSpan w:val="3"/>
          <w:tcBorders>
            <w:top w:val="nil"/>
            <w:bottom w:val="single" w:sz="4" w:space="0" w:color="auto"/>
            <w:right w:val="nil"/>
          </w:tcBorders>
        </w:tcPr>
        <w:p w14:paraId="2B2AA7EC" w14:textId="77777777" w:rsidR="004E4BA0" w:rsidRPr="00E148D0" w:rsidRDefault="004E4BA0" w:rsidP="000600EF">
          <w:pPr>
            <w:pStyle w:val="BESKblankhuvud"/>
          </w:pPr>
          <w:r w:rsidRPr="00A97362">
            <w:rPr>
              <w:highlight w:val="yellow"/>
            </w:rPr>
            <w:t>20XX-XX-XX</w:t>
          </w:r>
        </w:p>
      </w:tc>
    </w:tr>
    <w:tr w:rsidR="004E4BA0" w:rsidRPr="00E148D0" w14:paraId="2B2AA7F3" w14:textId="77777777" w:rsidTr="000C2519">
      <w:trPr>
        <w:cantSplit/>
        <w:trHeight w:hRule="exact" w:val="170"/>
      </w:trPr>
      <w:tc>
        <w:tcPr>
          <w:tcW w:w="2909" w:type="dxa"/>
          <w:gridSpan w:val="2"/>
          <w:tcBorders>
            <w:left w:val="nil"/>
            <w:bottom w:val="nil"/>
          </w:tcBorders>
        </w:tcPr>
        <w:p w14:paraId="2B2AA7EE" w14:textId="77777777" w:rsidR="004E4BA0" w:rsidRDefault="004E4BA0" w:rsidP="002A5A4F">
          <w:pPr>
            <w:pStyle w:val="BESKledtext"/>
          </w:pPr>
          <w:r w:rsidRPr="00E148D0">
            <w:t>Status</w:t>
          </w:r>
        </w:p>
        <w:p w14:paraId="2B2AA7EF" w14:textId="77777777" w:rsidR="004E4BA0" w:rsidRPr="00E148D0" w:rsidRDefault="004E4BA0" w:rsidP="002A5A4F">
          <w:pPr>
            <w:pStyle w:val="BESKledtext"/>
          </w:pPr>
          <w:proofErr w:type="spellStart"/>
          <w:r>
            <w:t>sdf</w:t>
          </w:r>
          <w:proofErr w:type="spellEnd"/>
        </w:p>
      </w:tc>
      <w:tc>
        <w:tcPr>
          <w:tcW w:w="5387" w:type="dxa"/>
          <w:vMerge/>
          <w:tcBorders>
            <w:bottom w:val="nil"/>
          </w:tcBorders>
        </w:tcPr>
        <w:p w14:paraId="2B2AA7F0" w14:textId="77777777" w:rsidR="004E4BA0" w:rsidRPr="00E148D0" w:rsidRDefault="004E4BA0" w:rsidP="00E148D0">
          <w:pPr>
            <w:pStyle w:val="BESKblankhuvud"/>
          </w:pPr>
        </w:p>
      </w:tc>
      <w:tc>
        <w:tcPr>
          <w:tcW w:w="1131" w:type="dxa"/>
          <w:tcBorders>
            <w:bottom w:val="nil"/>
          </w:tcBorders>
        </w:tcPr>
        <w:p w14:paraId="2B2AA7F1" w14:textId="77777777" w:rsidR="004E4BA0" w:rsidRPr="00E148D0" w:rsidRDefault="004E4BA0" w:rsidP="002A5A4F">
          <w:pPr>
            <w:pStyle w:val="BESKledtext"/>
          </w:pPr>
          <w:r>
            <w:t>Ändr</w:t>
          </w:r>
          <w:r w:rsidRPr="00E148D0">
            <w:t>.</w:t>
          </w:r>
          <w:r>
            <w:t>dat</w:t>
          </w:r>
        </w:p>
      </w:tc>
      <w:tc>
        <w:tcPr>
          <w:tcW w:w="698" w:type="dxa"/>
          <w:gridSpan w:val="2"/>
          <w:tcBorders>
            <w:bottom w:val="nil"/>
            <w:right w:val="nil"/>
          </w:tcBorders>
        </w:tcPr>
        <w:p w14:paraId="2B2AA7F2" w14:textId="77777777" w:rsidR="004E4BA0" w:rsidRPr="00E148D0" w:rsidRDefault="004E4BA0" w:rsidP="002A5A4F">
          <w:pPr>
            <w:pStyle w:val="BESKledtext"/>
          </w:pPr>
          <w:r>
            <w:t>Bet</w:t>
          </w:r>
        </w:p>
      </w:tc>
    </w:tr>
    <w:tr w:rsidR="004E4BA0" w:rsidRPr="00E148D0" w14:paraId="2B2AA7F8" w14:textId="77777777" w:rsidTr="00694634">
      <w:trPr>
        <w:cantSplit/>
        <w:trHeight w:val="198"/>
      </w:trPr>
      <w:tc>
        <w:tcPr>
          <w:tcW w:w="2909" w:type="dxa"/>
          <w:gridSpan w:val="2"/>
          <w:tcBorders>
            <w:top w:val="nil"/>
            <w:left w:val="nil"/>
          </w:tcBorders>
        </w:tcPr>
        <w:p w14:paraId="2B2AA7F4" w14:textId="77777777" w:rsidR="004E4BA0" w:rsidRPr="00AF6224" w:rsidRDefault="004E4BA0" w:rsidP="000600EF">
          <w:pPr>
            <w:pStyle w:val="BESKblankhuvud"/>
            <w:tabs>
              <w:tab w:val="clear" w:pos="567"/>
              <w:tab w:val="center" w:pos="1383"/>
            </w:tabs>
            <w:ind w:left="0" w:firstLine="0"/>
            <w:rPr>
              <w:caps/>
              <w:szCs w:val="12"/>
            </w:rPr>
          </w:pPr>
          <w:r>
            <w:t xml:space="preserve">FÖRFRÅGNINGSUNDERLAG </w:t>
          </w:r>
        </w:p>
      </w:tc>
      <w:tc>
        <w:tcPr>
          <w:tcW w:w="5387" w:type="dxa"/>
          <w:vMerge/>
          <w:tcBorders>
            <w:top w:val="nil"/>
          </w:tcBorders>
        </w:tcPr>
        <w:p w14:paraId="2B2AA7F5" w14:textId="77777777" w:rsidR="004E4BA0" w:rsidRPr="00E148D0" w:rsidRDefault="004E4BA0" w:rsidP="00E148D0">
          <w:pPr>
            <w:pStyle w:val="BESKblankhuvud"/>
          </w:pPr>
        </w:p>
      </w:tc>
      <w:tc>
        <w:tcPr>
          <w:tcW w:w="1131" w:type="dxa"/>
          <w:tcBorders>
            <w:top w:val="nil"/>
          </w:tcBorders>
        </w:tcPr>
        <w:p w14:paraId="2B2AA7F6" w14:textId="77777777" w:rsidR="004E4BA0" w:rsidRPr="00E148D0" w:rsidRDefault="004E4BA0" w:rsidP="00882FB6">
          <w:pPr>
            <w:pStyle w:val="BESKblankhuvud"/>
          </w:pPr>
        </w:p>
      </w:tc>
      <w:tc>
        <w:tcPr>
          <w:tcW w:w="698" w:type="dxa"/>
          <w:gridSpan w:val="2"/>
          <w:tcBorders>
            <w:top w:val="nil"/>
            <w:right w:val="nil"/>
          </w:tcBorders>
        </w:tcPr>
        <w:p w14:paraId="2B2AA7F7" w14:textId="77777777" w:rsidR="004E4BA0" w:rsidRPr="00E148D0" w:rsidRDefault="004E4BA0" w:rsidP="00F26A2D">
          <w:pPr>
            <w:pStyle w:val="BESKblankhuvud"/>
          </w:pPr>
        </w:p>
      </w:tc>
    </w:tr>
    <w:tr w:rsidR="004E4BA0" w:rsidRPr="00E148D0" w14:paraId="2B2AA7FB" w14:textId="77777777" w:rsidTr="000C2519">
      <w:trPr>
        <w:gridAfter w:val="1"/>
        <w:wAfter w:w="7" w:type="dxa"/>
        <w:cantSplit/>
        <w:trHeight w:hRule="exact" w:val="170"/>
      </w:trPr>
      <w:tc>
        <w:tcPr>
          <w:tcW w:w="1418" w:type="dxa"/>
          <w:tcBorders>
            <w:left w:val="nil"/>
            <w:bottom w:val="nil"/>
          </w:tcBorders>
        </w:tcPr>
        <w:p w14:paraId="2B2AA7F9" w14:textId="77777777" w:rsidR="004E4BA0" w:rsidRPr="00E148D0" w:rsidRDefault="004E4BA0" w:rsidP="002A5A4F">
          <w:pPr>
            <w:pStyle w:val="BESKledtext"/>
          </w:pPr>
          <w:r w:rsidRPr="00E148D0">
            <w:t>Kod</w:t>
          </w:r>
        </w:p>
      </w:tc>
      <w:tc>
        <w:tcPr>
          <w:tcW w:w="8700" w:type="dxa"/>
          <w:gridSpan w:val="4"/>
          <w:tcBorders>
            <w:bottom w:val="nil"/>
            <w:right w:val="nil"/>
          </w:tcBorders>
        </w:tcPr>
        <w:p w14:paraId="2B2AA7FA" w14:textId="77777777" w:rsidR="004E4BA0" w:rsidRPr="00E148D0" w:rsidRDefault="004E4BA0" w:rsidP="002A5A4F">
          <w:pPr>
            <w:pStyle w:val="BESKledtext"/>
          </w:pPr>
          <w:r w:rsidRPr="00E148D0">
            <w:t>Text</w:t>
          </w:r>
        </w:p>
      </w:tc>
    </w:tr>
  </w:tbl>
  <w:p w14:paraId="2B2AA7FC" w14:textId="77777777" w:rsidR="004E4BA0" w:rsidRDefault="004E4BA0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808E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0A4C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4A13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B6F0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569D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B850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502F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B3EAA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1AD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8A0D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46DAE"/>
    <w:multiLevelType w:val="hybridMultilevel"/>
    <w:tmpl w:val="F19EB9BE"/>
    <w:lvl w:ilvl="0" w:tplc="658C48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A5D19"/>
    <w:multiLevelType w:val="hybridMultilevel"/>
    <w:tmpl w:val="B074D3EE"/>
    <w:lvl w:ilvl="0" w:tplc="188279B6">
      <w:numFmt w:val="bullet"/>
      <w:lvlText w:val="-"/>
      <w:lvlJc w:val="left"/>
      <w:pPr>
        <w:ind w:left="2138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16237C1B"/>
    <w:multiLevelType w:val="hybridMultilevel"/>
    <w:tmpl w:val="B1E0612E"/>
    <w:lvl w:ilvl="0" w:tplc="80B0779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498" w:hanging="360"/>
      </w:pPr>
    </w:lvl>
    <w:lvl w:ilvl="2" w:tplc="041D001B" w:tentative="1">
      <w:start w:val="1"/>
      <w:numFmt w:val="lowerRoman"/>
      <w:lvlText w:val="%3."/>
      <w:lvlJc w:val="right"/>
      <w:pPr>
        <w:ind w:left="3218" w:hanging="180"/>
      </w:pPr>
    </w:lvl>
    <w:lvl w:ilvl="3" w:tplc="041D000F" w:tentative="1">
      <w:start w:val="1"/>
      <w:numFmt w:val="decimal"/>
      <w:lvlText w:val="%4."/>
      <w:lvlJc w:val="left"/>
      <w:pPr>
        <w:ind w:left="3938" w:hanging="360"/>
      </w:pPr>
    </w:lvl>
    <w:lvl w:ilvl="4" w:tplc="041D0019" w:tentative="1">
      <w:start w:val="1"/>
      <w:numFmt w:val="lowerLetter"/>
      <w:lvlText w:val="%5."/>
      <w:lvlJc w:val="left"/>
      <w:pPr>
        <w:ind w:left="4658" w:hanging="360"/>
      </w:pPr>
    </w:lvl>
    <w:lvl w:ilvl="5" w:tplc="041D001B" w:tentative="1">
      <w:start w:val="1"/>
      <w:numFmt w:val="lowerRoman"/>
      <w:lvlText w:val="%6."/>
      <w:lvlJc w:val="right"/>
      <w:pPr>
        <w:ind w:left="5378" w:hanging="180"/>
      </w:pPr>
    </w:lvl>
    <w:lvl w:ilvl="6" w:tplc="041D000F" w:tentative="1">
      <w:start w:val="1"/>
      <w:numFmt w:val="decimal"/>
      <w:lvlText w:val="%7."/>
      <w:lvlJc w:val="left"/>
      <w:pPr>
        <w:ind w:left="6098" w:hanging="360"/>
      </w:pPr>
    </w:lvl>
    <w:lvl w:ilvl="7" w:tplc="041D0019" w:tentative="1">
      <w:start w:val="1"/>
      <w:numFmt w:val="lowerLetter"/>
      <w:lvlText w:val="%8."/>
      <w:lvlJc w:val="left"/>
      <w:pPr>
        <w:ind w:left="6818" w:hanging="360"/>
      </w:pPr>
    </w:lvl>
    <w:lvl w:ilvl="8" w:tplc="041D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16685187"/>
    <w:multiLevelType w:val="singleLevel"/>
    <w:tmpl w:val="F6FCD6FC"/>
    <w:lvl w:ilvl="0">
      <w:numFmt w:val="bullet"/>
      <w:lvlText w:val="•"/>
      <w:lvlJc w:val="left"/>
      <w:pPr>
        <w:ind w:left="420" w:hanging="360"/>
      </w:pPr>
    </w:lvl>
  </w:abstractNum>
  <w:abstractNum w:abstractNumId="14" w15:restartNumberingAfterBreak="0">
    <w:nsid w:val="1F98413B"/>
    <w:multiLevelType w:val="hybridMultilevel"/>
    <w:tmpl w:val="7F381586"/>
    <w:lvl w:ilvl="0" w:tplc="188279B6">
      <w:numFmt w:val="bullet"/>
      <w:lvlText w:val="-"/>
      <w:lvlJc w:val="left"/>
      <w:pPr>
        <w:ind w:left="2138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21F038E7"/>
    <w:multiLevelType w:val="singleLevel"/>
    <w:tmpl w:val="89668302"/>
    <w:lvl w:ilvl="0">
      <w:numFmt w:val="bullet"/>
      <w:lvlText w:val="▪"/>
      <w:lvlJc w:val="left"/>
      <w:pPr>
        <w:ind w:left="420" w:hanging="360"/>
      </w:pPr>
    </w:lvl>
  </w:abstractNum>
  <w:abstractNum w:abstractNumId="16" w15:restartNumberingAfterBreak="0">
    <w:nsid w:val="257837F4"/>
    <w:multiLevelType w:val="singleLevel"/>
    <w:tmpl w:val="A2DAF920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17" w15:restartNumberingAfterBreak="0">
    <w:nsid w:val="29025BB6"/>
    <w:multiLevelType w:val="hybridMultilevel"/>
    <w:tmpl w:val="390CF1EC"/>
    <w:lvl w:ilvl="0" w:tplc="188279B6">
      <w:numFmt w:val="bullet"/>
      <w:lvlText w:val="-"/>
      <w:lvlJc w:val="left"/>
      <w:pPr>
        <w:ind w:left="2138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290C59B9"/>
    <w:multiLevelType w:val="singleLevel"/>
    <w:tmpl w:val="D194DBE6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19" w15:restartNumberingAfterBreak="0">
    <w:nsid w:val="2A96045C"/>
    <w:multiLevelType w:val="hybridMultilevel"/>
    <w:tmpl w:val="C4CEC184"/>
    <w:lvl w:ilvl="0" w:tplc="188279B6">
      <w:numFmt w:val="bullet"/>
      <w:lvlText w:val="-"/>
      <w:lvlJc w:val="left"/>
      <w:pPr>
        <w:ind w:left="2138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2F1D38AB"/>
    <w:multiLevelType w:val="hybridMultilevel"/>
    <w:tmpl w:val="510A7C36"/>
    <w:lvl w:ilvl="0" w:tplc="041D000F">
      <w:start w:val="1"/>
      <w:numFmt w:val="decimal"/>
      <w:lvlText w:val="%1."/>
      <w:lvlJc w:val="left"/>
      <w:pPr>
        <w:ind w:left="2138" w:hanging="360"/>
      </w:pPr>
    </w:lvl>
    <w:lvl w:ilvl="1" w:tplc="041D0019" w:tentative="1">
      <w:start w:val="1"/>
      <w:numFmt w:val="lowerLetter"/>
      <w:lvlText w:val="%2."/>
      <w:lvlJc w:val="left"/>
      <w:pPr>
        <w:ind w:left="2858" w:hanging="360"/>
      </w:pPr>
    </w:lvl>
    <w:lvl w:ilvl="2" w:tplc="041D001B" w:tentative="1">
      <w:start w:val="1"/>
      <w:numFmt w:val="lowerRoman"/>
      <w:lvlText w:val="%3."/>
      <w:lvlJc w:val="right"/>
      <w:pPr>
        <w:ind w:left="3578" w:hanging="180"/>
      </w:pPr>
    </w:lvl>
    <w:lvl w:ilvl="3" w:tplc="041D000F" w:tentative="1">
      <w:start w:val="1"/>
      <w:numFmt w:val="decimal"/>
      <w:lvlText w:val="%4."/>
      <w:lvlJc w:val="left"/>
      <w:pPr>
        <w:ind w:left="4298" w:hanging="360"/>
      </w:pPr>
    </w:lvl>
    <w:lvl w:ilvl="4" w:tplc="041D0019" w:tentative="1">
      <w:start w:val="1"/>
      <w:numFmt w:val="lowerLetter"/>
      <w:lvlText w:val="%5."/>
      <w:lvlJc w:val="left"/>
      <w:pPr>
        <w:ind w:left="5018" w:hanging="360"/>
      </w:pPr>
    </w:lvl>
    <w:lvl w:ilvl="5" w:tplc="041D001B" w:tentative="1">
      <w:start w:val="1"/>
      <w:numFmt w:val="lowerRoman"/>
      <w:lvlText w:val="%6."/>
      <w:lvlJc w:val="right"/>
      <w:pPr>
        <w:ind w:left="5738" w:hanging="180"/>
      </w:pPr>
    </w:lvl>
    <w:lvl w:ilvl="6" w:tplc="041D000F" w:tentative="1">
      <w:start w:val="1"/>
      <w:numFmt w:val="decimal"/>
      <w:lvlText w:val="%7."/>
      <w:lvlJc w:val="left"/>
      <w:pPr>
        <w:ind w:left="6458" w:hanging="360"/>
      </w:pPr>
    </w:lvl>
    <w:lvl w:ilvl="7" w:tplc="041D0019" w:tentative="1">
      <w:start w:val="1"/>
      <w:numFmt w:val="lowerLetter"/>
      <w:lvlText w:val="%8."/>
      <w:lvlJc w:val="left"/>
      <w:pPr>
        <w:ind w:left="7178" w:hanging="360"/>
      </w:pPr>
    </w:lvl>
    <w:lvl w:ilvl="8" w:tplc="041D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1" w15:restartNumberingAfterBreak="0">
    <w:nsid w:val="3DA17927"/>
    <w:multiLevelType w:val="hybridMultilevel"/>
    <w:tmpl w:val="8EFA83B2"/>
    <w:lvl w:ilvl="0" w:tplc="224AE6FA">
      <w:start w:val="2"/>
      <w:numFmt w:val="decimal"/>
      <w:lvlText w:val="%1."/>
      <w:lvlJc w:val="left"/>
      <w:pPr>
        <w:tabs>
          <w:tab w:val="num" w:pos="2004"/>
        </w:tabs>
        <w:ind w:left="2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24"/>
        </w:tabs>
        <w:ind w:left="2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44"/>
        </w:tabs>
        <w:ind w:left="3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64"/>
        </w:tabs>
        <w:ind w:left="4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84"/>
        </w:tabs>
        <w:ind w:left="4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04"/>
        </w:tabs>
        <w:ind w:left="5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24"/>
        </w:tabs>
        <w:ind w:left="6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44"/>
        </w:tabs>
        <w:ind w:left="7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64"/>
        </w:tabs>
        <w:ind w:left="7764" w:hanging="180"/>
      </w:pPr>
    </w:lvl>
  </w:abstractNum>
  <w:abstractNum w:abstractNumId="22" w15:restartNumberingAfterBreak="0">
    <w:nsid w:val="45383E51"/>
    <w:multiLevelType w:val="singleLevel"/>
    <w:tmpl w:val="F648EC5E"/>
    <w:lvl w:ilvl="0">
      <w:numFmt w:val="bullet"/>
      <w:lvlText w:val="o"/>
      <w:lvlJc w:val="left"/>
      <w:pPr>
        <w:ind w:left="420" w:hanging="360"/>
      </w:pPr>
    </w:lvl>
  </w:abstractNum>
  <w:abstractNum w:abstractNumId="23" w15:restartNumberingAfterBreak="0">
    <w:nsid w:val="488A0CA9"/>
    <w:multiLevelType w:val="hybridMultilevel"/>
    <w:tmpl w:val="D4182C30"/>
    <w:lvl w:ilvl="0" w:tplc="04090001">
      <w:start w:val="1"/>
      <w:numFmt w:val="bullet"/>
      <w:lvlText w:val=""/>
      <w:lvlJc w:val="left"/>
      <w:pPr>
        <w:tabs>
          <w:tab w:val="num" w:pos="2004"/>
        </w:tabs>
        <w:ind w:left="2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24"/>
        </w:tabs>
        <w:ind w:left="2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44"/>
        </w:tabs>
        <w:ind w:left="3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64"/>
        </w:tabs>
        <w:ind w:left="4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84"/>
        </w:tabs>
        <w:ind w:left="4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04"/>
        </w:tabs>
        <w:ind w:left="5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24"/>
        </w:tabs>
        <w:ind w:left="6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44"/>
        </w:tabs>
        <w:ind w:left="7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64"/>
        </w:tabs>
        <w:ind w:left="7764" w:hanging="360"/>
      </w:pPr>
      <w:rPr>
        <w:rFonts w:ascii="Wingdings" w:hAnsi="Wingdings" w:hint="default"/>
      </w:rPr>
    </w:lvl>
  </w:abstractNum>
  <w:abstractNum w:abstractNumId="24" w15:restartNumberingAfterBreak="0">
    <w:nsid w:val="502B5ACD"/>
    <w:multiLevelType w:val="singleLevel"/>
    <w:tmpl w:val="819231A8"/>
    <w:lvl w:ilvl="0">
      <w:start w:val="1"/>
      <w:numFmt w:val="bullet"/>
      <w:pStyle w:val="BESKbrdtexttank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5" w15:restartNumberingAfterBreak="0">
    <w:nsid w:val="51DE70D0"/>
    <w:multiLevelType w:val="hybridMultilevel"/>
    <w:tmpl w:val="A36E4EE2"/>
    <w:lvl w:ilvl="0" w:tplc="E0F490DA">
      <w:start w:val="1"/>
      <w:numFmt w:val="lowerLetter"/>
      <w:lvlText w:val="%1."/>
      <w:lvlJc w:val="left"/>
      <w:pPr>
        <w:tabs>
          <w:tab w:val="num" w:pos="2004"/>
        </w:tabs>
        <w:ind w:left="2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24"/>
        </w:tabs>
        <w:ind w:left="2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44"/>
        </w:tabs>
        <w:ind w:left="3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64"/>
        </w:tabs>
        <w:ind w:left="4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84"/>
        </w:tabs>
        <w:ind w:left="4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04"/>
        </w:tabs>
        <w:ind w:left="5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24"/>
        </w:tabs>
        <w:ind w:left="6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44"/>
        </w:tabs>
        <w:ind w:left="7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64"/>
        </w:tabs>
        <w:ind w:left="7764" w:hanging="180"/>
      </w:pPr>
    </w:lvl>
  </w:abstractNum>
  <w:abstractNum w:abstractNumId="26" w15:restartNumberingAfterBreak="0">
    <w:nsid w:val="56263179"/>
    <w:multiLevelType w:val="singleLevel"/>
    <w:tmpl w:val="7742B06A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27" w15:restartNumberingAfterBreak="0">
    <w:nsid w:val="57FC198E"/>
    <w:multiLevelType w:val="singleLevel"/>
    <w:tmpl w:val="534C1C54"/>
    <w:lvl w:ilvl="0">
      <w:start w:val="1"/>
      <w:numFmt w:val="bullet"/>
      <w:lvlText w:val="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28" w15:restartNumberingAfterBreak="0">
    <w:nsid w:val="624F4E8E"/>
    <w:multiLevelType w:val="singleLevel"/>
    <w:tmpl w:val="A9C2F056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29" w15:restartNumberingAfterBreak="0">
    <w:nsid w:val="634A5FA9"/>
    <w:multiLevelType w:val="hybridMultilevel"/>
    <w:tmpl w:val="52ACF8BE"/>
    <w:lvl w:ilvl="0" w:tplc="041D000F">
      <w:start w:val="1"/>
      <w:numFmt w:val="decimal"/>
      <w:lvlText w:val="%1."/>
      <w:lvlJc w:val="left"/>
      <w:pPr>
        <w:ind w:left="2138" w:hanging="360"/>
      </w:pPr>
    </w:lvl>
    <w:lvl w:ilvl="1" w:tplc="041D0019" w:tentative="1">
      <w:start w:val="1"/>
      <w:numFmt w:val="lowerLetter"/>
      <w:lvlText w:val="%2."/>
      <w:lvlJc w:val="left"/>
      <w:pPr>
        <w:ind w:left="2858" w:hanging="360"/>
      </w:pPr>
    </w:lvl>
    <w:lvl w:ilvl="2" w:tplc="041D001B" w:tentative="1">
      <w:start w:val="1"/>
      <w:numFmt w:val="lowerRoman"/>
      <w:lvlText w:val="%3."/>
      <w:lvlJc w:val="right"/>
      <w:pPr>
        <w:ind w:left="3578" w:hanging="180"/>
      </w:pPr>
    </w:lvl>
    <w:lvl w:ilvl="3" w:tplc="041D000F" w:tentative="1">
      <w:start w:val="1"/>
      <w:numFmt w:val="decimal"/>
      <w:lvlText w:val="%4."/>
      <w:lvlJc w:val="left"/>
      <w:pPr>
        <w:ind w:left="4298" w:hanging="360"/>
      </w:pPr>
    </w:lvl>
    <w:lvl w:ilvl="4" w:tplc="041D0019" w:tentative="1">
      <w:start w:val="1"/>
      <w:numFmt w:val="lowerLetter"/>
      <w:lvlText w:val="%5."/>
      <w:lvlJc w:val="left"/>
      <w:pPr>
        <w:ind w:left="5018" w:hanging="360"/>
      </w:pPr>
    </w:lvl>
    <w:lvl w:ilvl="5" w:tplc="041D001B" w:tentative="1">
      <w:start w:val="1"/>
      <w:numFmt w:val="lowerRoman"/>
      <w:lvlText w:val="%6."/>
      <w:lvlJc w:val="right"/>
      <w:pPr>
        <w:ind w:left="5738" w:hanging="180"/>
      </w:pPr>
    </w:lvl>
    <w:lvl w:ilvl="6" w:tplc="041D000F" w:tentative="1">
      <w:start w:val="1"/>
      <w:numFmt w:val="decimal"/>
      <w:lvlText w:val="%7."/>
      <w:lvlJc w:val="left"/>
      <w:pPr>
        <w:ind w:left="6458" w:hanging="360"/>
      </w:pPr>
    </w:lvl>
    <w:lvl w:ilvl="7" w:tplc="041D0019" w:tentative="1">
      <w:start w:val="1"/>
      <w:numFmt w:val="lowerLetter"/>
      <w:lvlText w:val="%8."/>
      <w:lvlJc w:val="left"/>
      <w:pPr>
        <w:ind w:left="7178" w:hanging="360"/>
      </w:pPr>
    </w:lvl>
    <w:lvl w:ilvl="8" w:tplc="041D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6C164CAA"/>
    <w:multiLevelType w:val="singleLevel"/>
    <w:tmpl w:val="9C10A36E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31" w15:restartNumberingAfterBreak="0">
    <w:nsid w:val="6C5E1F6A"/>
    <w:multiLevelType w:val="singleLevel"/>
    <w:tmpl w:val="92207C2A"/>
    <w:lvl w:ilvl="0">
      <w:start w:val="1"/>
      <w:numFmt w:val="bullet"/>
      <w:lvlText w:val="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32" w15:restartNumberingAfterBreak="0">
    <w:nsid w:val="79601BFB"/>
    <w:multiLevelType w:val="hybridMultilevel"/>
    <w:tmpl w:val="54D27146"/>
    <w:lvl w:ilvl="0" w:tplc="188279B6">
      <w:numFmt w:val="bullet"/>
      <w:lvlText w:val="-"/>
      <w:lvlJc w:val="left"/>
      <w:pPr>
        <w:ind w:left="2138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C9B06BA"/>
    <w:multiLevelType w:val="singleLevel"/>
    <w:tmpl w:val="402675CC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num w:numId="1" w16cid:durableId="554588461">
    <w:abstractNumId w:val="24"/>
  </w:num>
  <w:num w:numId="2" w16cid:durableId="1521166602">
    <w:abstractNumId w:val="33"/>
  </w:num>
  <w:num w:numId="3" w16cid:durableId="307175310">
    <w:abstractNumId w:val="27"/>
  </w:num>
  <w:num w:numId="4" w16cid:durableId="993410118">
    <w:abstractNumId w:val="27"/>
  </w:num>
  <w:num w:numId="5" w16cid:durableId="748649166">
    <w:abstractNumId w:val="27"/>
  </w:num>
  <w:num w:numId="6" w16cid:durableId="1331715749">
    <w:abstractNumId w:val="27"/>
  </w:num>
  <w:num w:numId="7" w16cid:durableId="1529634755">
    <w:abstractNumId w:val="27"/>
  </w:num>
  <w:num w:numId="8" w16cid:durableId="2086798760">
    <w:abstractNumId w:val="27"/>
  </w:num>
  <w:num w:numId="9" w16cid:durableId="528376192">
    <w:abstractNumId w:val="27"/>
  </w:num>
  <w:num w:numId="10" w16cid:durableId="1118721538">
    <w:abstractNumId w:val="27"/>
  </w:num>
  <w:num w:numId="11" w16cid:durableId="182940208">
    <w:abstractNumId w:val="27"/>
  </w:num>
  <w:num w:numId="12" w16cid:durableId="911237248">
    <w:abstractNumId w:val="27"/>
  </w:num>
  <w:num w:numId="13" w16cid:durableId="217938818">
    <w:abstractNumId w:val="27"/>
  </w:num>
  <w:num w:numId="14" w16cid:durableId="1502350700">
    <w:abstractNumId w:val="31"/>
  </w:num>
  <w:num w:numId="15" w16cid:durableId="1907183421">
    <w:abstractNumId w:val="27"/>
  </w:num>
  <w:num w:numId="16" w16cid:durableId="1252934814">
    <w:abstractNumId w:val="21"/>
  </w:num>
  <w:num w:numId="17" w16cid:durableId="2144810167">
    <w:abstractNumId w:val="25"/>
  </w:num>
  <w:num w:numId="18" w16cid:durableId="1946765878">
    <w:abstractNumId w:val="23"/>
  </w:num>
  <w:num w:numId="19" w16cid:durableId="497421880">
    <w:abstractNumId w:val="8"/>
  </w:num>
  <w:num w:numId="20" w16cid:durableId="740448883">
    <w:abstractNumId w:val="3"/>
  </w:num>
  <w:num w:numId="21" w16cid:durableId="1973704389">
    <w:abstractNumId w:val="2"/>
  </w:num>
  <w:num w:numId="22" w16cid:durableId="1050030655">
    <w:abstractNumId w:val="1"/>
  </w:num>
  <w:num w:numId="23" w16cid:durableId="313490987">
    <w:abstractNumId w:val="0"/>
  </w:num>
  <w:num w:numId="24" w16cid:durableId="1515463901">
    <w:abstractNumId w:val="9"/>
  </w:num>
  <w:num w:numId="25" w16cid:durableId="2128427375">
    <w:abstractNumId w:val="7"/>
  </w:num>
  <w:num w:numId="26" w16cid:durableId="359168845">
    <w:abstractNumId w:val="6"/>
  </w:num>
  <w:num w:numId="27" w16cid:durableId="33969540">
    <w:abstractNumId w:val="5"/>
  </w:num>
  <w:num w:numId="28" w16cid:durableId="1337221501">
    <w:abstractNumId w:val="4"/>
  </w:num>
  <w:num w:numId="29" w16cid:durableId="768544300">
    <w:abstractNumId w:val="13"/>
    <w:lvlOverride w:ilvl="0">
      <w:startOverride w:val="1"/>
    </w:lvlOverride>
  </w:num>
  <w:num w:numId="30" w16cid:durableId="1119835295">
    <w:abstractNumId w:val="13"/>
    <w:lvlOverride w:ilvl="0">
      <w:startOverride w:val="1"/>
    </w:lvlOverride>
  </w:num>
  <w:num w:numId="31" w16cid:durableId="1612854629">
    <w:abstractNumId w:val="20"/>
  </w:num>
  <w:num w:numId="32" w16cid:durableId="440801865">
    <w:abstractNumId w:val="32"/>
  </w:num>
  <w:num w:numId="33" w16cid:durableId="1150369572">
    <w:abstractNumId w:val="17"/>
  </w:num>
  <w:num w:numId="34" w16cid:durableId="1521043446">
    <w:abstractNumId w:val="19"/>
  </w:num>
  <w:num w:numId="35" w16cid:durableId="1547255461">
    <w:abstractNumId w:val="29"/>
  </w:num>
  <w:num w:numId="36" w16cid:durableId="1759017498">
    <w:abstractNumId w:val="12"/>
  </w:num>
  <w:num w:numId="37" w16cid:durableId="932201472">
    <w:abstractNumId w:val="14"/>
  </w:num>
  <w:num w:numId="38" w16cid:durableId="1955819507">
    <w:abstractNumId w:val="11"/>
  </w:num>
  <w:num w:numId="39" w16cid:durableId="75250717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proofState w:spelling="clean" w:grammar="clean"/>
  <w:attachedTemplate r:id="rId1"/>
  <w:stylePaneFormatFilter w:val="0002" w:allStyles="0" w:customStyles="1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MA-nytt" w:val="AMA-nytt 1/2002"/>
    <w:docVar w:name="BSAB" w:val="Nej"/>
    <w:docVar w:name="DoknamnIFot" w:val="Nej"/>
    <w:docVar w:name="Logo" w:val="Nej"/>
    <w:docVar w:name="REDA" w:val="AF"/>
    <w:docVar w:name="Titelsida" w:val="Nej"/>
    <w:docVar w:name="TOC" w:val="Nej"/>
  </w:docVars>
  <w:rsids>
    <w:rsidRoot w:val="00942551"/>
    <w:rsid w:val="00001F54"/>
    <w:rsid w:val="00010EDE"/>
    <w:rsid w:val="00011365"/>
    <w:rsid w:val="00014C0C"/>
    <w:rsid w:val="000219B0"/>
    <w:rsid w:val="00022CBA"/>
    <w:rsid w:val="0002732F"/>
    <w:rsid w:val="000275C2"/>
    <w:rsid w:val="00056FAC"/>
    <w:rsid w:val="000600EF"/>
    <w:rsid w:val="00061325"/>
    <w:rsid w:val="00061834"/>
    <w:rsid w:val="00063068"/>
    <w:rsid w:val="000638EB"/>
    <w:rsid w:val="00065E5E"/>
    <w:rsid w:val="00070687"/>
    <w:rsid w:val="00072EED"/>
    <w:rsid w:val="0007307F"/>
    <w:rsid w:val="000746E6"/>
    <w:rsid w:val="0008607D"/>
    <w:rsid w:val="00086929"/>
    <w:rsid w:val="00086EC6"/>
    <w:rsid w:val="0008734E"/>
    <w:rsid w:val="000927BD"/>
    <w:rsid w:val="000A2D49"/>
    <w:rsid w:val="000A64FB"/>
    <w:rsid w:val="000A658C"/>
    <w:rsid w:val="000B0987"/>
    <w:rsid w:val="000B0AFB"/>
    <w:rsid w:val="000B0CB4"/>
    <w:rsid w:val="000B1020"/>
    <w:rsid w:val="000B1D5D"/>
    <w:rsid w:val="000B5E90"/>
    <w:rsid w:val="000C2519"/>
    <w:rsid w:val="000C3D71"/>
    <w:rsid w:val="000D421E"/>
    <w:rsid w:val="000D557D"/>
    <w:rsid w:val="000D6B68"/>
    <w:rsid w:val="000D6DD3"/>
    <w:rsid w:val="000F2A3B"/>
    <w:rsid w:val="000F46B8"/>
    <w:rsid w:val="000F4946"/>
    <w:rsid w:val="0010037A"/>
    <w:rsid w:val="00100521"/>
    <w:rsid w:val="0010574E"/>
    <w:rsid w:val="00121631"/>
    <w:rsid w:val="001227B0"/>
    <w:rsid w:val="00125C3C"/>
    <w:rsid w:val="00132784"/>
    <w:rsid w:val="00136856"/>
    <w:rsid w:val="001368EA"/>
    <w:rsid w:val="00141B74"/>
    <w:rsid w:val="001430D2"/>
    <w:rsid w:val="001432C3"/>
    <w:rsid w:val="001534EB"/>
    <w:rsid w:val="00153DC3"/>
    <w:rsid w:val="001541B0"/>
    <w:rsid w:val="001565F2"/>
    <w:rsid w:val="00157AF5"/>
    <w:rsid w:val="00163F73"/>
    <w:rsid w:val="00166F80"/>
    <w:rsid w:val="00176B13"/>
    <w:rsid w:val="00177810"/>
    <w:rsid w:val="00181E0C"/>
    <w:rsid w:val="001823B8"/>
    <w:rsid w:val="00194233"/>
    <w:rsid w:val="00195050"/>
    <w:rsid w:val="001979EE"/>
    <w:rsid w:val="001B3015"/>
    <w:rsid w:val="001B3484"/>
    <w:rsid w:val="001B3E6E"/>
    <w:rsid w:val="001B4222"/>
    <w:rsid w:val="001D55B9"/>
    <w:rsid w:val="001E78B1"/>
    <w:rsid w:val="001F0EAC"/>
    <w:rsid w:val="001F187A"/>
    <w:rsid w:val="001F1E7B"/>
    <w:rsid w:val="001F3B25"/>
    <w:rsid w:val="00202F70"/>
    <w:rsid w:val="002125FE"/>
    <w:rsid w:val="002131E6"/>
    <w:rsid w:val="002141FB"/>
    <w:rsid w:val="00221DCE"/>
    <w:rsid w:val="0022464F"/>
    <w:rsid w:val="00224C52"/>
    <w:rsid w:val="00240D1B"/>
    <w:rsid w:val="0024676E"/>
    <w:rsid w:val="00247C33"/>
    <w:rsid w:val="00250D77"/>
    <w:rsid w:val="00252465"/>
    <w:rsid w:val="00261967"/>
    <w:rsid w:val="00261A17"/>
    <w:rsid w:val="00264504"/>
    <w:rsid w:val="00265C15"/>
    <w:rsid w:val="002717F3"/>
    <w:rsid w:val="00280A09"/>
    <w:rsid w:val="00290051"/>
    <w:rsid w:val="00290AA4"/>
    <w:rsid w:val="00292882"/>
    <w:rsid w:val="00293D43"/>
    <w:rsid w:val="00294ACC"/>
    <w:rsid w:val="00297790"/>
    <w:rsid w:val="00297AB9"/>
    <w:rsid w:val="002A1D88"/>
    <w:rsid w:val="002A5A4F"/>
    <w:rsid w:val="002A7F0B"/>
    <w:rsid w:val="002B5CF9"/>
    <w:rsid w:val="002B714F"/>
    <w:rsid w:val="002D496F"/>
    <w:rsid w:val="002E30C8"/>
    <w:rsid w:val="002E3537"/>
    <w:rsid w:val="002F1B72"/>
    <w:rsid w:val="002F5066"/>
    <w:rsid w:val="002F66DB"/>
    <w:rsid w:val="002F7927"/>
    <w:rsid w:val="003062C7"/>
    <w:rsid w:val="00307BCB"/>
    <w:rsid w:val="00307DFE"/>
    <w:rsid w:val="0031063F"/>
    <w:rsid w:val="00316441"/>
    <w:rsid w:val="003209BE"/>
    <w:rsid w:val="00324122"/>
    <w:rsid w:val="003260E8"/>
    <w:rsid w:val="003262CA"/>
    <w:rsid w:val="00331248"/>
    <w:rsid w:val="0033770A"/>
    <w:rsid w:val="00346F0A"/>
    <w:rsid w:val="00350269"/>
    <w:rsid w:val="00355B1F"/>
    <w:rsid w:val="0035701C"/>
    <w:rsid w:val="00360CEB"/>
    <w:rsid w:val="00363288"/>
    <w:rsid w:val="00365842"/>
    <w:rsid w:val="00377DB2"/>
    <w:rsid w:val="003940DC"/>
    <w:rsid w:val="003963DB"/>
    <w:rsid w:val="003A07E0"/>
    <w:rsid w:val="003A1F5E"/>
    <w:rsid w:val="003A3341"/>
    <w:rsid w:val="003C0F35"/>
    <w:rsid w:val="003C59CB"/>
    <w:rsid w:val="003C6D59"/>
    <w:rsid w:val="003C7009"/>
    <w:rsid w:val="003C74CF"/>
    <w:rsid w:val="003D1CD7"/>
    <w:rsid w:val="003D2553"/>
    <w:rsid w:val="003D6559"/>
    <w:rsid w:val="003D704A"/>
    <w:rsid w:val="003E0E0D"/>
    <w:rsid w:val="003E715F"/>
    <w:rsid w:val="003E75E2"/>
    <w:rsid w:val="003E7D27"/>
    <w:rsid w:val="003F349C"/>
    <w:rsid w:val="003F55CC"/>
    <w:rsid w:val="003F707E"/>
    <w:rsid w:val="003F7BCF"/>
    <w:rsid w:val="00411D6D"/>
    <w:rsid w:val="00412DE6"/>
    <w:rsid w:val="00416309"/>
    <w:rsid w:val="004163ED"/>
    <w:rsid w:val="00424B0B"/>
    <w:rsid w:val="00425A7D"/>
    <w:rsid w:val="004311E4"/>
    <w:rsid w:val="00442700"/>
    <w:rsid w:val="0044323C"/>
    <w:rsid w:val="00447BA2"/>
    <w:rsid w:val="00450088"/>
    <w:rsid w:val="00453DE4"/>
    <w:rsid w:val="004542C4"/>
    <w:rsid w:val="0045495A"/>
    <w:rsid w:val="00454A33"/>
    <w:rsid w:val="00455939"/>
    <w:rsid w:val="00461AF3"/>
    <w:rsid w:val="00464855"/>
    <w:rsid w:val="00472B22"/>
    <w:rsid w:val="00476B25"/>
    <w:rsid w:val="00477B32"/>
    <w:rsid w:val="004821AA"/>
    <w:rsid w:val="00484921"/>
    <w:rsid w:val="0048575F"/>
    <w:rsid w:val="00492C6D"/>
    <w:rsid w:val="00495728"/>
    <w:rsid w:val="004A2824"/>
    <w:rsid w:val="004A2E90"/>
    <w:rsid w:val="004A3657"/>
    <w:rsid w:val="004A4583"/>
    <w:rsid w:val="004A6586"/>
    <w:rsid w:val="004C0AA3"/>
    <w:rsid w:val="004C3B35"/>
    <w:rsid w:val="004D51E7"/>
    <w:rsid w:val="004E09B6"/>
    <w:rsid w:val="004E1370"/>
    <w:rsid w:val="004E4922"/>
    <w:rsid w:val="004E4BA0"/>
    <w:rsid w:val="004E5BB0"/>
    <w:rsid w:val="004E6973"/>
    <w:rsid w:val="004E6C40"/>
    <w:rsid w:val="004E71B8"/>
    <w:rsid w:val="004F0E75"/>
    <w:rsid w:val="004F444E"/>
    <w:rsid w:val="004F4A5F"/>
    <w:rsid w:val="00510DCA"/>
    <w:rsid w:val="005239C3"/>
    <w:rsid w:val="00531AB2"/>
    <w:rsid w:val="0053337F"/>
    <w:rsid w:val="00536AC1"/>
    <w:rsid w:val="00543CCB"/>
    <w:rsid w:val="00546166"/>
    <w:rsid w:val="0054737D"/>
    <w:rsid w:val="00547D5C"/>
    <w:rsid w:val="00550601"/>
    <w:rsid w:val="005553BD"/>
    <w:rsid w:val="005571AB"/>
    <w:rsid w:val="00561533"/>
    <w:rsid w:val="00564BA5"/>
    <w:rsid w:val="00564CE1"/>
    <w:rsid w:val="005650DA"/>
    <w:rsid w:val="0056642E"/>
    <w:rsid w:val="005665F0"/>
    <w:rsid w:val="0057070A"/>
    <w:rsid w:val="00571322"/>
    <w:rsid w:val="005718E4"/>
    <w:rsid w:val="00583216"/>
    <w:rsid w:val="00584DC7"/>
    <w:rsid w:val="00586337"/>
    <w:rsid w:val="005A0CDB"/>
    <w:rsid w:val="005A22F0"/>
    <w:rsid w:val="005A673F"/>
    <w:rsid w:val="005A6D29"/>
    <w:rsid w:val="005B193F"/>
    <w:rsid w:val="005B2D64"/>
    <w:rsid w:val="005B558B"/>
    <w:rsid w:val="005C08AF"/>
    <w:rsid w:val="005C4368"/>
    <w:rsid w:val="005C437E"/>
    <w:rsid w:val="005C56D8"/>
    <w:rsid w:val="005C75FB"/>
    <w:rsid w:val="005D083C"/>
    <w:rsid w:val="005D54DE"/>
    <w:rsid w:val="005E2563"/>
    <w:rsid w:val="005E258D"/>
    <w:rsid w:val="005E4B2A"/>
    <w:rsid w:val="005F2129"/>
    <w:rsid w:val="005F4D81"/>
    <w:rsid w:val="005F4FC2"/>
    <w:rsid w:val="005F68E5"/>
    <w:rsid w:val="00600881"/>
    <w:rsid w:val="006011C2"/>
    <w:rsid w:val="00603ADF"/>
    <w:rsid w:val="00620144"/>
    <w:rsid w:val="0062479F"/>
    <w:rsid w:val="00626F4F"/>
    <w:rsid w:val="00641FF1"/>
    <w:rsid w:val="006434BC"/>
    <w:rsid w:val="00650682"/>
    <w:rsid w:val="00651056"/>
    <w:rsid w:val="00660D40"/>
    <w:rsid w:val="00662064"/>
    <w:rsid w:val="0066451E"/>
    <w:rsid w:val="00665678"/>
    <w:rsid w:val="00671EF5"/>
    <w:rsid w:val="00675073"/>
    <w:rsid w:val="006800BB"/>
    <w:rsid w:val="00685080"/>
    <w:rsid w:val="0068648B"/>
    <w:rsid w:val="00686731"/>
    <w:rsid w:val="00687DB5"/>
    <w:rsid w:val="00694634"/>
    <w:rsid w:val="00694E24"/>
    <w:rsid w:val="006A1033"/>
    <w:rsid w:val="006A211F"/>
    <w:rsid w:val="006A6130"/>
    <w:rsid w:val="006A68DC"/>
    <w:rsid w:val="006B3F01"/>
    <w:rsid w:val="006B5B6B"/>
    <w:rsid w:val="006C1A2E"/>
    <w:rsid w:val="006D23AD"/>
    <w:rsid w:val="006D5896"/>
    <w:rsid w:val="006D7514"/>
    <w:rsid w:val="006E0D9A"/>
    <w:rsid w:val="006E2DAD"/>
    <w:rsid w:val="006E30D0"/>
    <w:rsid w:val="006E3E8D"/>
    <w:rsid w:val="006E41B9"/>
    <w:rsid w:val="006E4F53"/>
    <w:rsid w:val="006E53D5"/>
    <w:rsid w:val="006E5B99"/>
    <w:rsid w:val="006F273B"/>
    <w:rsid w:val="006F7BD7"/>
    <w:rsid w:val="0070119D"/>
    <w:rsid w:val="00706530"/>
    <w:rsid w:val="007067D8"/>
    <w:rsid w:val="007100BC"/>
    <w:rsid w:val="007125A1"/>
    <w:rsid w:val="00712E68"/>
    <w:rsid w:val="00714CE9"/>
    <w:rsid w:val="00714ED8"/>
    <w:rsid w:val="00715F5E"/>
    <w:rsid w:val="00723896"/>
    <w:rsid w:val="00725016"/>
    <w:rsid w:val="007334E1"/>
    <w:rsid w:val="00733D1D"/>
    <w:rsid w:val="00740DB0"/>
    <w:rsid w:val="0075021E"/>
    <w:rsid w:val="00751F0B"/>
    <w:rsid w:val="00757BCA"/>
    <w:rsid w:val="00760A32"/>
    <w:rsid w:val="00765159"/>
    <w:rsid w:val="0077145F"/>
    <w:rsid w:val="00780669"/>
    <w:rsid w:val="00780729"/>
    <w:rsid w:val="00784E75"/>
    <w:rsid w:val="0078514E"/>
    <w:rsid w:val="00785322"/>
    <w:rsid w:val="007854DB"/>
    <w:rsid w:val="00785CE1"/>
    <w:rsid w:val="00786B86"/>
    <w:rsid w:val="007944C4"/>
    <w:rsid w:val="007947C6"/>
    <w:rsid w:val="00794BB1"/>
    <w:rsid w:val="00797E8D"/>
    <w:rsid w:val="007B64AE"/>
    <w:rsid w:val="007C0A41"/>
    <w:rsid w:val="007C60FD"/>
    <w:rsid w:val="007D2547"/>
    <w:rsid w:val="007D41AB"/>
    <w:rsid w:val="007D4A1D"/>
    <w:rsid w:val="007E254E"/>
    <w:rsid w:val="007E3B8A"/>
    <w:rsid w:val="007F121B"/>
    <w:rsid w:val="007F3A8D"/>
    <w:rsid w:val="00801BEE"/>
    <w:rsid w:val="008057DD"/>
    <w:rsid w:val="00805CA2"/>
    <w:rsid w:val="0081221C"/>
    <w:rsid w:val="00813209"/>
    <w:rsid w:val="0082346B"/>
    <w:rsid w:val="008256FA"/>
    <w:rsid w:val="008261FC"/>
    <w:rsid w:val="00827D18"/>
    <w:rsid w:val="0083612D"/>
    <w:rsid w:val="00851CB5"/>
    <w:rsid w:val="00861163"/>
    <w:rsid w:val="0086319B"/>
    <w:rsid w:val="00863889"/>
    <w:rsid w:val="00865682"/>
    <w:rsid w:val="00866F5E"/>
    <w:rsid w:val="00872DEF"/>
    <w:rsid w:val="0087311B"/>
    <w:rsid w:val="00877363"/>
    <w:rsid w:val="008821D7"/>
    <w:rsid w:val="00882FB6"/>
    <w:rsid w:val="00890989"/>
    <w:rsid w:val="00893788"/>
    <w:rsid w:val="00895DF5"/>
    <w:rsid w:val="008A4B81"/>
    <w:rsid w:val="008B5C2D"/>
    <w:rsid w:val="008B6964"/>
    <w:rsid w:val="008C066C"/>
    <w:rsid w:val="008C39E5"/>
    <w:rsid w:val="008C6407"/>
    <w:rsid w:val="008D5A91"/>
    <w:rsid w:val="008D7010"/>
    <w:rsid w:val="008E1FD3"/>
    <w:rsid w:val="008F2DB0"/>
    <w:rsid w:val="008F4A0F"/>
    <w:rsid w:val="00901FAE"/>
    <w:rsid w:val="00905E7A"/>
    <w:rsid w:val="00906959"/>
    <w:rsid w:val="009109DC"/>
    <w:rsid w:val="00911485"/>
    <w:rsid w:val="009124C5"/>
    <w:rsid w:val="009127CE"/>
    <w:rsid w:val="00917DA4"/>
    <w:rsid w:val="00922153"/>
    <w:rsid w:val="00925E1A"/>
    <w:rsid w:val="00925E67"/>
    <w:rsid w:val="0092744B"/>
    <w:rsid w:val="009401BA"/>
    <w:rsid w:val="00942551"/>
    <w:rsid w:val="00944CD2"/>
    <w:rsid w:val="009528E4"/>
    <w:rsid w:val="00953D6D"/>
    <w:rsid w:val="00954E77"/>
    <w:rsid w:val="00960E98"/>
    <w:rsid w:val="00964995"/>
    <w:rsid w:val="00964EAC"/>
    <w:rsid w:val="00965D29"/>
    <w:rsid w:val="00970B61"/>
    <w:rsid w:val="00980B34"/>
    <w:rsid w:val="00980F83"/>
    <w:rsid w:val="00983434"/>
    <w:rsid w:val="009927AE"/>
    <w:rsid w:val="009A2571"/>
    <w:rsid w:val="009A31F8"/>
    <w:rsid w:val="009B06FC"/>
    <w:rsid w:val="009B281C"/>
    <w:rsid w:val="009B36EF"/>
    <w:rsid w:val="009B63C2"/>
    <w:rsid w:val="009B65E4"/>
    <w:rsid w:val="009C275E"/>
    <w:rsid w:val="009C6EBE"/>
    <w:rsid w:val="009D4513"/>
    <w:rsid w:val="009E05D2"/>
    <w:rsid w:val="009E6F36"/>
    <w:rsid w:val="009F09C9"/>
    <w:rsid w:val="00A177B1"/>
    <w:rsid w:val="00A23315"/>
    <w:rsid w:val="00A23E43"/>
    <w:rsid w:val="00A27B68"/>
    <w:rsid w:val="00A27CAD"/>
    <w:rsid w:val="00A332B7"/>
    <w:rsid w:val="00A404A8"/>
    <w:rsid w:val="00A40C3F"/>
    <w:rsid w:val="00A41548"/>
    <w:rsid w:val="00A4270C"/>
    <w:rsid w:val="00A443F6"/>
    <w:rsid w:val="00A53739"/>
    <w:rsid w:val="00A564DB"/>
    <w:rsid w:val="00A57C90"/>
    <w:rsid w:val="00A606BF"/>
    <w:rsid w:val="00A61930"/>
    <w:rsid w:val="00A61FC2"/>
    <w:rsid w:val="00A944D5"/>
    <w:rsid w:val="00A95AC1"/>
    <w:rsid w:val="00A97362"/>
    <w:rsid w:val="00AA5202"/>
    <w:rsid w:val="00AA7710"/>
    <w:rsid w:val="00AB38EE"/>
    <w:rsid w:val="00AB3FBD"/>
    <w:rsid w:val="00AB405D"/>
    <w:rsid w:val="00AB441F"/>
    <w:rsid w:val="00AB499D"/>
    <w:rsid w:val="00AB4CFB"/>
    <w:rsid w:val="00AB6026"/>
    <w:rsid w:val="00AB6602"/>
    <w:rsid w:val="00AC3398"/>
    <w:rsid w:val="00AD2BEF"/>
    <w:rsid w:val="00AD7AE6"/>
    <w:rsid w:val="00AE1B83"/>
    <w:rsid w:val="00AE20D6"/>
    <w:rsid w:val="00AE3A02"/>
    <w:rsid w:val="00AE4DD7"/>
    <w:rsid w:val="00AF6224"/>
    <w:rsid w:val="00B02C64"/>
    <w:rsid w:val="00B04733"/>
    <w:rsid w:val="00B054BB"/>
    <w:rsid w:val="00B05BA7"/>
    <w:rsid w:val="00B05C18"/>
    <w:rsid w:val="00B07B23"/>
    <w:rsid w:val="00B151AC"/>
    <w:rsid w:val="00B16F8F"/>
    <w:rsid w:val="00B21217"/>
    <w:rsid w:val="00B26A32"/>
    <w:rsid w:val="00B27F51"/>
    <w:rsid w:val="00B31AE2"/>
    <w:rsid w:val="00B33E74"/>
    <w:rsid w:val="00B347DD"/>
    <w:rsid w:val="00B36857"/>
    <w:rsid w:val="00B50BE7"/>
    <w:rsid w:val="00B57A97"/>
    <w:rsid w:val="00B64F49"/>
    <w:rsid w:val="00B73761"/>
    <w:rsid w:val="00B81562"/>
    <w:rsid w:val="00B83524"/>
    <w:rsid w:val="00B83BB9"/>
    <w:rsid w:val="00B95DAE"/>
    <w:rsid w:val="00B96647"/>
    <w:rsid w:val="00BA1C81"/>
    <w:rsid w:val="00BA4C42"/>
    <w:rsid w:val="00BA6670"/>
    <w:rsid w:val="00BB5F25"/>
    <w:rsid w:val="00BC2056"/>
    <w:rsid w:val="00BC607A"/>
    <w:rsid w:val="00BD33C1"/>
    <w:rsid w:val="00BD6840"/>
    <w:rsid w:val="00BD71FB"/>
    <w:rsid w:val="00BE0ECF"/>
    <w:rsid w:val="00BF49EA"/>
    <w:rsid w:val="00C05BBF"/>
    <w:rsid w:val="00C05D6F"/>
    <w:rsid w:val="00C05D87"/>
    <w:rsid w:val="00C117B4"/>
    <w:rsid w:val="00C1678C"/>
    <w:rsid w:val="00C16969"/>
    <w:rsid w:val="00C252B5"/>
    <w:rsid w:val="00C31199"/>
    <w:rsid w:val="00C31F0F"/>
    <w:rsid w:val="00C31F52"/>
    <w:rsid w:val="00C3453B"/>
    <w:rsid w:val="00C35486"/>
    <w:rsid w:val="00C431D4"/>
    <w:rsid w:val="00C44E63"/>
    <w:rsid w:val="00C52817"/>
    <w:rsid w:val="00C607B8"/>
    <w:rsid w:val="00C60A18"/>
    <w:rsid w:val="00C66A90"/>
    <w:rsid w:val="00C72119"/>
    <w:rsid w:val="00C75962"/>
    <w:rsid w:val="00C844A2"/>
    <w:rsid w:val="00C8681C"/>
    <w:rsid w:val="00C92069"/>
    <w:rsid w:val="00C95615"/>
    <w:rsid w:val="00C95AE9"/>
    <w:rsid w:val="00CA3771"/>
    <w:rsid w:val="00CA5B2A"/>
    <w:rsid w:val="00CA7AEB"/>
    <w:rsid w:val="00CB004A"/>
    <w:rsid w:val="00CC07F6"/>
    <w:rsid w:val="00CC483C"/>
    <w:rsid w:val="00CC6224"/>
    <w:rsid w:val="00CC76F1"/>
    <w:rsid w:val="00CD0EED"/>
    <w:rsid w:val="00CD0F3E"/>
    <w:rsid w:val="00CD3FFB"/>
    <w:rsid w:val="00CD6F82"/>
    <w:rsid w:val="00CE7B51"/>
    <w:rsid w:val="00CF1498"/>
    <w:rsid w:val="00CF170D"/>
    <w:rsid w:val="00CF3CEB"/>
    <w:rsid w:val="00D00C2E"/>
    <w:rsid w:val="00D03D6D"/>
    <w:rsid w:val="00D0703C"/>
    <w:rsid w:val="00D24452"/>
    <w:rsid w:val="00D25AC5"/>
    <w:rsid w:val="00D264FA"/>
    <w:rsid w:val="00D30836"/>
    <w:rsid w:val="00D31DFA"/>
    <w:rsid w:val="00D325C1"/>
    <w:rsid w:val="00D34DF1"/>
    <w:rsid w:val="00D35349"/>
    <w:rsid w:val="00D41A8C"/>
    <w:rsid w:val="00D43B34"/>
    <w:rsid w:val="00D479BE"/>
    <w:rsid w:val="00D53FA4"/>
    <w:rsid w:val="00D553AC"/>
    <w:rsid w:val="00D63389"/>
    <w:rsid w:val="00D6431F"/>
    <w:rsid w:val="00D66F2B"/>
    <w:rsid w:val="00D74CE7"/>
    <w:rsid w:val="00D77080"/>
    <w:rsid w:val="00D80AD6"/>
    <w:rsid w:val="00D81C95"/>
    <w:rsid w:val="00D8602D"/>
    <w:rsid w:val="00D87789"/>
    <w:rsid w:val="00D933B1"/>
    <w:rsid w:val="00D93552"/>
    <w:rsid w:val="00D9446B"/>
    <w:rsid w:val="00D95CDC"/>
    <w:rsid w:val="00D97356"/>
    <w:rsid w:val="00DA5B13"/>
    <w:rsid w:val="00DA6974"/>
    <w:rsid w:val="00DC0AD2"/>
    <w:rsid w:val="00DC28ED"/>
    <w:rsid w:val="00DD07AB"/>
    <w:rsid w:val="00DD21E0"/>
    <w:rsid w:val="00DD51F4"/>
    <w:rsid w:val="00DD7A26"/>
    <w:rsid w:val="00DE1074"/>
    <w:rsid w:val="00DE1F5D"/>
    <w:rsid w:val="00DF0F7E"/>
    <w:rsid w:val="00DF3A58"/>
    <w:rsid w:val="00DF4DC9"/>
    <w:rsid w:val="00DF5CE7"/>
    <w:rsid w:val="00E04E53"/>
    <w:rsid w:val="00E05011"/>
    <w:rsid w:val="00E1002C"/>
    <w:rsid w:val="00E130C3"/>
    <w:rsid w:val="00E148D0"/>
    <w:rsid w:val="00E16111"/>
    <w:rsid w:val="00E20CEE"/>
    <w:rsid w:val="00E31274"/>
    <w:rsid w:val="00E31BCF"/>
    <w:rsid w:val="00E32F4B"/>
    <w:rsid w:val="00E33152"/>
    <w:rsid w:val="00E40AC0"/>
    <w:rsid w:val="00E43CB0"/>
    <w:rsid w:val="00E46D0D"/>
    <w:rsid w:val="00E503C6"/>
    <w:rsid w:val="00E518E6"/>
    <w:rsid w:val="00E5248C"/>
    <w:rsid w:val="00E52FA7"/>
    <w:rsid w:val="00E61F4F"/>
    <w:rsid w:val="00E62831"/>
    <w:rsid w:val="00E65A17"/>
    <w:rsid w:val="00E703DF"/>
    <w:rsid w:val="00E7681B"/>
    <w:rsid w:val="00E8522B"/>
    <w:rsid w:val="00E8561D"/>
    <w:rsid w:val="00EA0ADA"/>
    <w:rsid w:val="00EA0FD8"/>
    <w:rsid w:val="00EA247D"/>
    <w:rsid w:val="00EA329C"/>
    <w:rsid w:val="00EA64A5"/>
    <w:rsid w:val="00EB0D75"/>
    <w:rsid w:val="00EB12B7"/>
    <w:rsid w:val="00EB4FE1"/>
    <w:rsid w:val="00EC4B64"/>
    <w:rsid w:val="00ED0C9F"/>
    <w:rsid w:val="00ED5B23"/>
    <w:rsid w:val="00EE4CAD"/>
    <w:rsid w:val="00EE7356"/>
    <w:rsid w:val="00EF0DE5"/>
    <w:rsid w:val="00EF4B25"/>
    <w:rsid w:val="00EF6412"/>
    <w:rsid w:val="00F020AA"/>
    <w:rsid w:val="00F10013"/>
    <w:rsid w:val="00F16F08"/>
    <w:rsid w:val="00F201E5"/>
    <w:rsid w:val="00F26A2D"/>
    <w:rsid w:val="00F26E1A"/>
    <w:rsid w:val="00F27EF3"/>
    <w:rsid w:val="00F3122B"/>
    <w:rsid w:val="00F32152"/>
    <w:rsid w:val="00F35DDF"/>
    <w:rsid w:val="00F3705C"/>
    <w:rsid w:val="00F45DEE"/>
    <w:rsid w:val="00F534E5"/>
    <w:rsid w:val="00F56D45"/>
    <w:rsid w:val="00F5706C"/>
    <w:rsid w:val="00F578CA"/>
    <w:rsid w:val="00F57FC6"/>
    <w:rsid w:val="00F601AB"/>
    <w:rsid w:val="00F63C30"/>
    <w:rsid w:val="00F702F9"/>
    <w:rsid w:val="00F740AF"/>
    <w:rsid w:val="00F7568D"/>
    <w:rsid w:val="00F7633D"/>
    <w:rsid w:val="00F768CF"/>
    <w:rsid w:val="00F7758B"/>
    <w:rsid w:val="00F93EFB"/>
    <w:rsid w:val="00F95987"/>
    <w:rsid w:val="00F95E5B"/>
    <w:rsid w:val="00FA017A"/>
    <w:rsid w:val="00FA1A92"/>
    <w:rsid w:val="00FA344C"/>
    <w:rsid w:val="00FA411C"/>
    <w:rsid w:val="00FA7CD0"/>
    <w:rsid w:val="00FB3938"/>
    <w:rsid w:val="00FC162C"/>
    <w:rsid w:val="00FC46A0"/>
    <w:rsid w:val="00FC724A"/>
    <w:rsid w:val="00FE2A36"/>
    <w:rsid w:val="00FF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2AA6D4"/>
  <w15:docId w15:val="{290CDECE-95F7-4C21-B29B-408D31148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E8D"/>
    <w:pPr>
      <w:tabs>
        <w:tab w:val="right" w:pos="9979"/>
      </w:tabs>
    </w:pPr>
    <w:rPr>
      <w:rFonts w:ascii="Arial" w:hAnsi="Arial"/>
      <w:sz w:val="22"/>
    </w:rPr>
  </w:style>
  <w:style w:type="paragraph" w:styleId="Rubrik1">
    <w:name w:val="heading 1"/>
    <w:basedOn w:val="Normal"/>
    <w:next w:val="BESKbrdtext"/>
    <w:qFormat/>
    <w:rsid w:val="004A2824"/>
    <w:pPr>
      <w:keepNext/>
      <w:suppressAutoHyphens/>
      <w:spacing w:before="240"/>
      <w:ind w:left="1418" w:right="851" w:hanging="1418"/>
      <w:outlineLvl w:val="0"/>
    </w:pPr>
    <w:rPr>
      <w:b/>
      <w:caps/>
      <w:sz w:val="26"/>
    </w:rPr>
  </w:style>
  <w:style w:type="paragraph" w:styleId="Rubrik2">
    <w:name w:val="heading 2"/>
    <w:basedOn w:val="Rubrik1"/>
    <w:next w:val="BESKbrdtext"/>
    <w:qFormat/>
    <w:rsid w:val="00FC46A0"/>
    <w:pPr>
      <w:keepLines/>
      <w:spacing w:before="360" w:after="120"/>
      <w:outlineLvl w:val="1"/>
    </w:pPr>
  </w:style>
  <w:style w:type="paragraph" w:styleId="Rubrik3">
    <w:name w:val="heading 3"/>
    <w:basedOn w:val="Rubrik1"/>
    <w:next w:val="BESKbrdtext"/>
    <w:qFormat/>
    <w:rsid w:val="001541B0"/>
    <w:pPr>
      <w:outlineLvl w:val="2"/>
    </w:pPr>
  </w:style>
  <w:style w:type="paragraph" w:styleId="Rubrik4">
    <w:name w:val="heading 4"/>
    <w:basedOn w:val="Rubrik1"/>
    <w:next w:val="BESKbrdtext"/>
    <w:qFormat/>
    <w:rsid w:val="004A2824"/>
    <w:pPr>
      <w:outlineLvl w:val="3"/>
    </w:pPr>
    <w:rPr>
      <w:caps w:val="0"/>
    </w:rPr>
  </w:style>
  <w:style w:type="paragraph" w:styleId="Rubrik5">
    <w:name w:val="heading 5"/>
    <w:basedOn w:val="Rubrik1"/>
    <w:next w:val="BESKbrdtext"/>
    <w:qFormat/>
    <w:rsid w:val="004A2824"/>
    <w:pPr>
      <w:outlineLvl w:val="4"/>
    </w:pPr>
    <w:rPr>
      <w:caps w:val="0"/>
    </w:rPr>
  </w:style>
  <w:style w:type="paragraph" w:styleId="Rubrik6">
    <w:name w:val="heading 6"/>
    <w:basedOn w:val="Rubrik1"/>
    <w:next w:val="BESKbrdtext"/>
    <w:qFormat/>
    <w:rsid w:val="004A2824"/>
    <w:pPr>
      <w:outlineLvl w:val="5"/>
    </w:pPr>
    <w:rPr>
      <w:caps w:val="0"/>
    </w:rPr>
  </w:style>
  <w:style w:type="paragraph" w:styleId="Rubrik7">
    <w:name w:val="heading 7"/>
    <w:basedOn w:val="Rubrik1"/>
    <w:next w:val="BESKbrdtext"/>
    <w:qFormat/>
    <w:rsid w:val="004A2824"/>
    <w:pPr>
      <w:outlineLvl w:val="6"/>
    </w:pPr>
    <w:rPr>
      <w:caps w:val="0"/>
    </w:rPr>
  </w:style>
  <w:style w:type="paragraph" w:styleId="Rubrik8">
    <w:name w:val="heading 8"/>
    <w:basedOn w:val="Rubrik1"/>
    <w:next w:val="BESKbrdtext"/>
    <w:qFormat/>
    <w:rsid w:val="004A2824"/>
    <w:pPr>
      <w:ind w:right="595"/>
      <w:outlineLvl w:val="7"/>
    </w:pPr>
    <w:rPr>
      <w:caps w:val="0"/>
    </w:rPr>
  </w:style>
  <w:style w:type="paragraph" w:styleId="Rubrik9">
    <w:name w:val="heading 9"/>
    <w:basedOn w:val="Rubrik2"/>
    <w:next w:val="Normal"/>
    <w:qFormat/>
    <w:rsid w:val="004A2824"/>
    <w:pPr>
      <w:ind w:right="595"/>
      <w:outlineLvl w:val="8"/>
    </w:pPr>
    <w:rPr>
      <w:caps w:val="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1541B0"/>
    <w:pPr>
      <w:tabs>
        <w:tab w:val="center" w:pos="4252"/>
        <w:tab w:val="right" w:pos="8504"/>
      </w:tabs>
    </w:pPr>
    <w:rPr>
      <w:sz w:val="18"/>
    </w:rPr>
  </w:style>
  <w:style w:type="paragraph" w:styleId="Sidfot">
    <w:name w:val="footer"/>
    <w:basedOn w:val="Normal"/>
    <w:rsid w:val="001541B0"/>
    <w:pPr>
      <w:tabs>
        <w:tab w:val="left" w:pos="1418"/>
        <w:tab w:val="center" w:pos="4536"/>
        <w:tab w:val="right" w:pos="9072"/>
      </w:tabs>
      <w:ind w:left="-74"/>
    </w:pPr>
    <w:rPr>
      <w:sz w:val="16"/>
    </w:rPr>
  </w:style>
  <w:style w:type="paragraph" w:customStyle="1" w:styleId="BESKbrdtext">
    <w:name w:val="BESKbrödtext"/>
    <w:basedOn w:val="Normal"/>
    <w:link w:val="BESKbrdtextCharChar"/>
    <w:rsid w:val="006E30D0"/>
    <w:pPr>
      <w:tabs>
        <w:tab w:val="left" w:pos="2835"/>
        <w:tab w:val="left" w:pos="4253"/>
        <w:tab w:val="left" w:pos="5670"/>
        <w:tab w:val="left" w:pos="7088"/>
        <w:tab w:val="left" w:pos="8505"/>
      </w:tabs>
      <w:spacing w:before="80" w:after="80"/>
      <w:ind w:left="1418" w:right="851"/>
    </w:pPr>
  </w:style>
  <w:style w:type="character" w:customStyle="1" w:styleId="BESKbrdtextCharChar">
    <w:name w:val="BESKbrödtext Char Char"/>
    <w:basedOn w:val="Standardstycketeckensnitt"/>
    <w:link w:val="BESKbrdtext"/>
    <w:rsid w:val="006E30D0"/>
    <w:rPr>
      <w:rFonts w:ascii="Arial" w:hAnsi="Arial"/>
      <w:sz w:val="22"/>
    </w:rPr>
  </w:style>
  <w:style w:type="paragraph" w:customStyle="1" w:styleId="BESKblankhuvud">
    <w:name w:val="BESKblankhuvud"/>
    <w:basedOn w:val="Normal"/>
    <w:rsid w:val="00AE1B83"/>
    <w:pPr>
      <w:tabs>
        <w:tab w:val="clear" w:pos="9979"/>
        <w:tab w:val="left" w:pos="567"/>
      </w:tabs>
      <w:spacing w:before="60"/>
      <w:ind w:left="567" w:hanging="567"/>
    </w:pPr>
    <w:rPr>
      <w:sz w:val="18"/>
    </w:rPr>
  </w:style>
  <w:style w:type="character" w:styleId="Hyperlnk">
    <w:name w:val="Hyperlink"/>
    <w:basedOn w:val="Standardstycketeckensnitt"/>
    <w:rsid w:val="000A658C"/>
    <w:rPr>
      <w:color w:val="0000FF"/>
      <w:u w:val="single"/>
    </w:rPr>
  </w:style>
  <w:style w:type="paragraph" w:customStyle="1" w:styleId="BESKokod1">
    <w:name w:val="BESKokod1"/>
    <w:basedOn w:val="BESKrub1"/>
    <w:next w:val="BESKbrdtext"/>
    <w:rsid w:val="00176B13"/>
    <w:pPr>
      <w:ind w:firstLine="0"/>
      <w:outlineLvl w:val="9"/>
    </w:pPr>
    <w:rPr>
      <w:b w:val="0"/>
      <w:i/>
    </w:rPr>
  </w:style>
  <w:style w:type="paragraph" w:customStyle="1" w:styleId="BESKrub1">
    <w:name w:val="BESKrub1"/>
    <w:basedOn w:val="Normal"/>
    <w:next w:val="BESKbrdtext"/>
    <w:rsid w:val="00CC76F1"/>
    <w:pPr>
      <w:suppressAutoHyphens/>
      <w:spacing w:before="240"/>
      <w:ind w:left="1418" w:right="851" w:hanging="1418"/>
      <w:outlineLvl w:val="0"/>
    </w:pPr>
    <w:rPr>
      <w:b/>
      <w:caps/>
      <w:sz w:val="26"/>
    </w:rPr>
  </w:style>
  <w:style w:type="paragraph" w:customStyle="1" w:styleId="BESKbrdtexttank">
    <w:name w:val="BESKbrödtexttank"/>
    <w:basedOn w:val="BESKbrdtext"/>
    <w:rsid w:val="001541B0"/>
    <w:pPr>
      <w:numPr>
        <w:numId w:val="1"/>
      </w:numPr>
      <w:tabs>
        <w:tab w:val="clear" w:pos="360"/>
        <w:tab w:val="left" w:pos="1758"/>
      </w:tabs>
      <w:ind w:left="1758" w:hanging="340"/>
    </w:pPr>
  </w:style>
  <w:style w:type="paragraph" w:customStyle="1" w:styleId="BESKlista1">
    <w:name w:val="BESKlista1"/>
    <w:basedOn w:val="BESKbrdtext"/>
    <w:rsid w:val="00472B22"/>
    <w:pPr>
      <w:tabs>
        <w:tab w:val="left" w:pos="1985"/>
      </w:tabs>
      <w:ind w:left="1985" w:hanging="567"/>
    </w:pPr>
  </w:style>
  <w:style w:type="paragraph" w:customStyle="1" w:styleId="BESKrd">
    <w:name w:val="BESKråd"/>
    <w:basedOn w:val="BESKbrdtext"/>
    <w:next w:val="BESKbrdtext"/>
    <w:rsid w:val="00AB6602"/>
    <w:pPr>
      <w:tabs>
        <w:tab w:val="clear" w:pos="2835"/>
        <w:tab w:val="clear" w:pos="4253"/>
        <w:tab w:val="clear" w:pos="5670"/>
        <w:tab w:val="clear" w:pos="7088"/>
        <w:tab w:val="clear" w:pos="8505"/>
        <w:tab w:val="clear" w:pos="9979"/>
      </w:tabs>
    </w:pPr>
    <w:rPr>
      <w:vanish/>
      <w:color w:val="FF0000"/>
    </w:rPr>
  </w:style>
  <w:style w:type="paragraph" w:customStyle="1" w:styleId="BESKrdtank">
    <w:name w:val="BESKrådtank"/>
    <w:basedOn w:val="BESKbrdtext"/>
    <w:next w:val="BESKbrdtext"/>
    <w:rsid w:val="001227B0"/>
    <w:pPr>
      <w:tabs>
        <w:tab w:val="clear" w:pos="2835"/>
        <w:tab w:val="clear" w:pos="4253"/>
        <w:tab w:val="clear" w:pos="5670"/>
        <w:tab w:val="clear" w:pos="7088"/>
        <w:tab w:val="clear" w:pos="8505"/>
        <w:tab w:val="clear" w:pos="9979"/>
      </w:tabs>
    </w:pPr>
    <w:rPr>
      <w:vanish/>
      <w:color w:val="FF0000"/>
    </w:rPr>
  </w:style>
  <w:style w:type="paragraph" w:customStyle="1" w:styleId="BESKrub2">
    <w:name w:val="BESKrub2"/>
    <w:basedOn w:val="BESKrub1"/>
    <w:next w:val="BESKbrdtext"/>
    <w:rsid w:val="00547D5C"/>
    <w:pPr>
      <w:outlineLvl w:val="1"/>
    </w:pPr>
  </w:style>
  <w:style w:type="paragraph" w:customStyle="1" w:styleId="BESKrub3versal">
    <w:name w:val="BESKrub3versal"/>
    <w:basedOn w:val="BESKrub1"/>
    <w:next w:val="BESKbrdtext"/>
    <w:rsid w:val="002131E6"/>
    <w:pPr>
      <w:outlineLvl w:val="2"/>
    </w:pPr>
  </w:style>
  <w:style w:type="paragraph" w:customStyle="1" w:styleId="BESKrub4">
    <w:name w:val="BESKrub4"/>
    <w:basedOn w:val="BESKrub1"/>
    <w:next w:val="BESKbrdtext"/>
    <w:rsid w:val="00547D5C"/>
    <w:pPr>
      <w:outlineLvl w:val="3"/>
    </w:pPr>
    <w:rPr>
      <w:caps w:val="0"/>
    </w:rPr>
  </w:style>
  <w:style w:type="paragraph" w:customStyle="1" w:styleId="BESKrub5">
    <w:name w:val="BESKrub5"/>
    <w:basedOn w:val="BESKrub1"/>
    <w:next w:val="BESKbrdtext"/>
    <w:rsid w:val="002131E6"/>
    <w:pPr>
      <w:outlineLvl w:val="4"/>
    </w:pPr>
    <w:rPr>
      <w:caps w:val="0"/>
    </w:rPr>
  </w:style>
  <w:style w:type="paragraph" w:customStyle="1" w:styleId="BESKrub6">
    <w:name w:val="BESKrub6"/>
    <w:basedOn w:val="BESKrub1"/>
    <w:next w:val="BESKbrdtext"/>
    <w:rsid w:val="002131E6"/>
    <w:pPr>
      <w:outlineLvl w:val="5"/>
    </w:pPr>
    <w:rPr>
      <w:caps w:val="0"/>
    </w:rPr>
  </w:style>
  <w:style w:type="paragraph" w:customStyle="1" w:styleId="BESKrub7">
    <w:name w:val="BESKrub7"/>
    <w:basedOn w:val="BESKrub1"/>
    <w:next w:val="BESKbrdtext"/>
    <w:rsid w:val="002131E6"/>
    <w:pPr>
      <w:outlineLvl w:val="6"/>
    </w:pPr>
    <w:rPr>
      <w:caps w:val="0"/>
    </w:rPr>
  </w:style>
  <w:style w:type="paragraph" w:customStyle="1" w:styleId="BESKrub3gemen">
    <w:name w:val="BESKrub3gemen"/>
    <w:basedOn w:val="BESKrub1"/>
    <w:next w:val="BESKbrdtext"/>
    <w:rsid w:val="002131E6"/>
    <w:pPr>
      <w:outlineLvl w:val="2"/>
    </w:pPr>
    <w:rPr>
      <w:caps w:val="0"/>
    </w:rPr>
  </w:style>
  <w:style w:type="paragraph" w:customStyle="1" w:styleId="BESKtabellhuvud">
    <w:name w:val="BESKtabellhuvud"/>
    <w:basedOn w:val="BESKbrdtext"/>
    <w:next w:val="BESKbrdtext"/>
    <w:rsid w:val="00780729"/>
    <w:pPr>
      <w:tabs>
        <w:tab w:val="clear" w:pos="2835"/>
        <w:tab w:val="clear" w:pos="4253"/>
        <w:tab w:val="clear" w:pos="5670"/>
        <w:tab w:val="clear" w:pos="7088"/>
        <w:tab w:val="clear" w:pos="8505"/>
        <w:tab w:val="clear" w:pos="9979"/>
      </w:tabs>
      <w:spacing w:before="240" w:after="240"/>
    </w:pPr>
  </w:style>
  <w:style w:type="paragraph" w:customStyle="1" w:styleId="BESKtitelstor">
    <w:name w:val="BESKtitelstor"/>
    <w:basedOn w:val="BESKtitelliten"/>
    <w:rsid w:val="008057DD"/>
    <w:rPr>
      <w:b/>
      <w:sz w:val="44"/>
    </w:rPr>
  </w:style>
  <w:style w:type="paragraph" w:customStyle="1" w:styleId="BESKtitelliten">
    <w:name w:val="BESKtitelliten"/>
    <w:basedOn w:val="Normal"/>
    <w:rsid w:val="0010037A"/>
    <w:pPr>
      <w:spacing w:before="40"/>
    </w:pPr>
  </w:style>
  <w:style w:type="paragraph" w:customStyle="1" w:styleId="BESKtitelmellan">
    <w:name w:val="BESKtitelmellan"/>
    <w:basedOn w:val="BESKtitelliten"/>
    <w:rsid w:val="00866F5E"/>
    <w:rPr>
      <w:b/>
      <w:sz w:val="28"/>
    </w:rPr>
  </w:style>
  <w:style w:type="paragraph" w:styleId="Innehll1">
    <w:name w:val="toc 1"/>
    <w:basedOn w:val="Normal"/>
    <w:autoRedefine/>
    <w:uiPriority w:val="39"/>
    <w:rsid w:val="000B0CB4"/>
    <w:pPr>
      <w:tabs>
        <w:tab w:val="clear" w:pos="9979"/>
        <w:tab w:val="right" w:leader="dot" w:pos="9072"/>
      </w:tabs>
      <w:spacing w:before="140"/>
      <w:ind w:left="1418" w:right="1418" w:hanging="1418"/>
    </w:pPr>
    <w:rPr>
      <w:caps/>
    </w:rPr>
  </w:style>
  <w:style w:type="paragraph" w:styleId="Innehll2">
    <w:name w:val="toc 2"/>
    <w:basedOn w:val="Innehll1"/>
    <w:autoRedefine/>
    <w:uiPriority w:val="39"/>
    <w:rsid w:val="001541B0"/>
  </w:style>
  <w:style w:type="paragraph" w:styleId="Innehll3">
    <w:name w:val="toc 3"/>
    <w:basedOn w:val="Innehll1"/>
    <w:autoRedefine/>
    <w:uiPriority w:val="39"/>
    <w:rsid w:val="001541B0"/>
  </w:style>
  <w:style w:type="paragraph" w:customStyle="1" w:styleId="zCopyright">
    <w:name w:val="zCopyright"/>
    <w:basedOn w:val="Normal"/>
    <w:semiHidden/>
    <w:rsid w:val="001541B0"/>
    <w:pPr>
      <w:tabs>
        <w:tab w:val="left" w:pos="1418"/>
        <w:tab w:val="right" w:pos="9923"/>
      </w:tabs>
      <w:jc w:val="center"/>
    </w:pPr>
    <w:rPr>
      <w:noProof/>
      <w:sz w:val="12"/>
    </w:rPr>
  </w:style>
  <w:style w:type="paragraph" w:customStyle="1" w:styleId="BESKmngd">
    <w:name w:val="BESKmängd"/>
    <w:basedOn w:val="BESKbrdtext"/>
    <w:rsid w:val="008F2DB0"/>
    <w:pPr>
      <w:tabs>
        <w:tab w:val="clear" w:pos="2835"/>
        <w:tab w:val="clear" w:pos="4253"/>
        <w:tab w:val="clear" w:pos="5670"/>
        <w:tab w:val="clear" w:pos="7088"/>
        <w:tab w:val="clear" w:pos="8505"/>
        <w:tab w:val="clear" w:pos="9979"/>
      </w:tabs>
      <w:spacing w:before="40" w:after="40"/>
      <w:ind w:left="0" w:right="0"/>
    </w:pPr>
  </w:style>
  <w:style w:type="paragraph" w:customStyle="1" w:styleId="BESKbrdtextin">
    <w:name w:val="BESKbrödtextin"/>
    <w:basedOn w:val="BESKbrdtext"/>
    <w:rsid w:val="001541B0"/>
    <w:pPr>
      <w:ind w:left="1985"/>
    </w:pPr>
  </w:style>
  <w:style w:type="paragraph" w:customStyle="1" w:styleId="BESKlista2">
    <w:name w:val="BESKlista2"/>
    <w:basedOn w:val="BESKbrdtext"/>
    <w:link w:val="BESKlista2CharChar"/>
    <w:rsid w:val="004E6C40"/>
    <w:pPr>
      <w:ind w:left="1984" w:hanging="340"/>
    </w:pPr>
  </w:style>
  <w:style w:type="character" w:customStyle="1" w:styleId="BESKlista2CharChar">
    <w:name w:val="BESKlista2 Char Char"/>
    <w:basedOn w:val="BESKbrdtextCharChar"/>
    <w:link w:val="BESKlista2"/>
    <w:rsid w:val="00472B22"/>
    <w:rPr>
      <w:rFonts w:ascii="Arial" w:hAnsi="Arial"/>
      <w:sz w:val="22"/>
      <w:lang w:val="sv-SE" w:eastAsia="sv-SE" w:bidi="ar-SA"/>
    </w:rPr>
  </w:style>
  <w:style w:type="paragraph" w:customStyle="1" w:styleId="BESKtabelltext">
    <w:name w:val="BESKtabelltext"/>
    <w:basedOn w:val="BESKbrdtext"/>
    <w:rsid w:val="002F5066"/>
    <w:pPr>
      <w:spacing w:before="0"/>
      <w:ind w:left="0" w:right="0"/>
    </w:pPr>
  </w:style>
  <w:style w:type="paragraph" w:customStyle="1" w:styleId="BESKrub8">
    <w:name w:val="BESKrub8"/>
    <w:basedOn w:val="BESKrub1"/>
    <w:next w:val="BESKbrdtext"/>
    <w:rsid w:val="002131E6"/>
    <w:pPr>
      <w:outlineLvl w:val="7"/>
    </w:pPr>
    <w:rPr>
      <w:caps w:val="0"/>
    </w:rPr>
  </w:style>
  <w:style w:type="paragraph" w:customStyle="1" w:styleId="BESKokod3">
    <w:name w:val="BESKokod3"/>
    <w:basedOn w:val="BESKokod1"/>
    <w:next w:val="BESKbrdtext"/>
    <w:rsid w:val="00AB4CFB"/>
    <w:pPr>
      <w:tabs>
        <w:tab w:val="left" w:pos="1985"/>
      </w:tabs>
    </w:pPr>
    <w:rPr>
      <w:caps w:val="0"/>
      <w:sz w:val="22"/>
    </w:rPr>
  </w:style>
  <w:style w:type="paragraph" w:customStyle="1" w:styleId="BESKokod4">
    <w:name w:val="BESKokod4"/>
    <w:basedOn w:val="BESKokod1"/>
    <w:next w:val="BESKbrdtext"/>
    <w:rsid w:val="00AB4CFB"/>
    <w:rPr>
      <w:caps w:val="0"/>
      <w:sz w:val="18"/>
    </w:rPr>
  </w:style>
  <w:style w:type="paragraph" w:customStyle="1" w:styleId="BESKokod2">
    <w:name w:val="BESKokod2"/>
    <w:basedOn w:val="BESKokod1"/>
    <w:next w:val="BESKbrdtext"/>
    <w:rsid w:val="00AB4CFB"/>
    <w:rPr>
      <w:caps w:val="0"/>
    </w:rPr>
  </w:style>
  <w:style w:type="paragraph" w:customStyle="1" w:styleId="BESKfigurtext">
    <w:name w:val="BESKfigurtext"/>
    <w:basedOn w:val="BESKbrdtext"/>
    <w:next w:val="BESKbrdtext"/>
    <w:rsid w:val="00307DFE"/>
    <w:pPr>
      <w:spacing w:before="240" w:after="240"/>
    </w:pPr>
    <w:rPr>
      <w:i/>
    </w:rPr>
  </w:style>
  <w:style w:type="table" w:styleId="Tabellrutnt">
    <w:name w:val="Table Grid"/>
    <w:basedOn w:val="Normaltabell"/>
    <w:rsid w:val="00B02C64"/>
    <w:pPr>
      <w:tabs>
        <w:tab w:val="right" w:pos="9979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versikt">
    <w:name w:val="Document Map"/>
    <w:basedOn w:val="Normal"/>
    <w:semiHidden/>
    <w:rsid w:val="00A95AC1"/>
    <w:pPr>
      <w:shd w:val="clear" w:color="auto" w:fill="000080"/>
    </w:pPr>
    <w:rPr>
      <w:rFonts w:ascii="Tahoma" w:hAnsi="Tahoma" w:cs="Tahoma"/>
      <w:sz w:val="20"/>
    </w:rPr>
  </w:style>
  <w:style w:type="character" w:styleId="Sidnummer">
    <w:name w:val="page number"/>
    <w:basedOn w:val="Standardstycketeckensnitt"/>
    <w:rsid w:val="00F7758B"/>
  </w:style>
  <w:style w:type="paragraph" w:customStyle="1" w:styleId="BESKinnehllsrub">
    <w:name w:val="BESKinnehållsrub"/>
    <w:basedOn w:val="BESKrub1"/>
    <w:rsid w:val="00176B13"/>
    <w:pPr>
      <w:outlineLvl w:val="9"/>
    </w:pPr>
  </w:style>
  <w:style w:type="paragraph" w:styleId="Innehll4">
    <w:name w:val="toc 4"/>
    <w:basedOn w:val="Innehll1"/>
    <w:autoRedefine/>
    <w:semiHidden/>
    <w:rsid w:val="000B0CB4"/>
    <w:rPr>
      <w:caps w:val="0"/>
    </w:rPr>
  </w:style>
  <w:style w:type="paragraph" w:styleId="Innehll5">
    <w:name w:val="toc 5"/>
    <w:basedOn w:val="Innehll1"/>
    <w:autoRedefine/>
    <w:semiHidden/>
    <w:rsid w:val="000B0CB4"/>
    <w:rPr>
      <w:caps w:val="0"/>
    </w:rPr>
  </w:style>
  <w:style w:type="paragraph" w:styleId="Innehll6">
    <w:name w:val="toc 6"/>
    <w:basedOn w:val="Innehll1"/>
    <w:autoRedefine/>
    <w:semiHidden/>
    <w:rsid w:val="000B0CB4"/>
    <w:rPr>
      <w:caps w:val="0"/>
    </w:rPr>
  </w:style>
  <w:style w:type="paragraph" w:styleId="Innehll7">
    <w:name w:val="toc 7"/>
    <w:basedOn w:val="Innehll1"/>
    <w:autoRedefine/>
    <w:semiHidden/>
    <w:rsid w:val="000B0CB4"/>
    <w:rPr>
      <w:caps w:val="0"/>
    </w:rPr>
  </w:style>
  <w:style w:type="paragraph" w:styleId="Innehll8">
    <w:name w:val="toc 8"/>
    <w:basedOn w:val="Innehll1"/>
    <w:autoRedefine/>
    <w:semiHidden/>
    <w:rsid w:val="000B0CB4"/>
    <w:rPr>
      <w:caps w:val="0"/>
    </w:rPr>
  </w:style>
  <w:style w:type="paragraph" w:styleId="Innehll9">
    <w:name w:val="toc 9"/>
    <w:basedOn w:val="Innehll1"/>
    <w:autoRedefine/>
    <w:semiHidden/>
    <w:rsid w:val="000B0CB4"/>
    <w:rPr>
      <w:caps w:val="0"/>
    </w:rPr>
  </w:style>
  <w:style w:type="paragraph" w:customStyle="1" w:styleId="BESKledtext">
    <w:name w:val="BESKledtext"/>
    <w:basedOn w:val="BESKblankhuvud"/>
    <w:rsid w:val="00AE1B83"/>
    <w:pPr>
      <w:spacing w:before="20"/>
    </w:pPr>
    <w:rPr>
      <w:sz w:val="12"/>
    </w:rPr>
  </w:style>
  <w:style w:type="paragraph" w:customStyle="1" w:styleId="BESKokod4in">
    <w:name w:val="BESKokod4in"/>
    <w:basedOn w:val="BESKokod4"/>
    <w:rsid w:val="00CF170D"/>
    <w:pPr>
      <w:ind w:left="1985"/>
    </w:pPr>
  </w:style>
  <w:style w:type="table" w:customStyle="1" w:styleId="BESKTable">
    <w:name w:val="BESKTable"/>
    <w:basedOn w:val="Normaltabell"/>
    <w:uiPriority w:val="99"/>
    <w:rsid w:val="00346F0A"/>
    <w:tblPr>
      <w:tblInd w:w="1418" w:type="dxa"/>
    </w:tblPr>
  </w:style>
  <w:style w:type="paragraph" w:customStyle="1" w:styleId="BESKbrdtextndring">
    <w:name w:val="BESKbrödtextändring"/>
    <w:basedOn w:val="BESKbrdtext"/>
    <w:qFormat/>
    <w:rsid w:val="006E3E8D"/>
    <w:pPr>
      <w:pBdr>
        <w:left w:val="single" w:sz="4" w:space="4" w:color="auto"/>
      </w:pBdr>
    </w:pPr>
  </w:style>
  <w:style w:type="table" w:customStyle="1" w:styleId="Oformateradtabell31">
    <w:name w:val="Oformaterad tabell 31"/>
    <w:basedOn w:val="Normaltabell"/>
    <w:uiPriority w:val="43"/>
    <w:rsid w:val="00F95E5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BESKTableWithBorders">
    <w:name w:val="BESKTableWithBorders"/>
    <w:basedOn w:val="BESKTable"/>
    <w:uiPriority w:val="99"/>
    <w:rsid w:val="00890989"/>
    <w:tblPr>
      <w:tblInd w:w="15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KblankhuvudFET">
    <w:name w:val="BESKblankhuvudFET"/>
    <w:basedOn w:val="BESKblankhuvud"/>
    <w:qFormat/>
    <w:rsid w:val="00194233"/>
    <w:rPr>
      <w:b/>
    </w:rPr>
  </w:style>
  <w:style w:type="character" w:customStyle="1" w:styleId="Olstomnmnande1">
    <w:name w:val="Olöst omnämnande1"/>
    <w:basedOn w:val="Standardstycketeckensnitt"/>
    <w:uiPriority w:val="99"/>
    <w:semiHidden/>
    <w:unhideWhenUsed/>
    <w:rsid w:val="009E6F36"/>
    <w:rPr>
      <w:color w:val="808080"/>
      <w:shd w:val="clear" w:color="auto" w:fill="E6E6E6"/>
    </w:rPr>
  </w:style>
  <w:style w:type="paragraph" w:styleId="Liststycke">
    <w:name w:val="List Paragraph"/>
    <w:basedOn w:val="Normal"/>
    <w:uiPriority w:val="34"/>
    <w:qFormat/>
    <w:rsid w:val="000219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sm\Desktop\Word%20Templates\AMA%20Teknisk%20besk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C1C77B106A18419546C363EA0EC6AD" ma:contentTypeVersion="12" ma:contentTypeDescription="Skapa ett nytt dokument." ma:contentTypeScope="" ma:versionID="f227cff52c592df13f1b6fc9dd19b960">
  <xsd:schema xmlns:xsd="http://www.w3.org/2001/XMLSchema" xmlns:xs="http://www.w3.org/2001/XMLSchema" xmlns:p="http://schemas.microsoft.com/office/2006/metadata/properties" xmlns:ns2="d0046361-9d56-49e8-ac52-fc01d562a061" xmlns:ns3="dadbdee7-332e-429e-ae7a-c45f9a8a76e1" targetNamespace="http://schemas.microsoft.com/office/2006/metadata/properties" ma:root="true" ma:fieldsID="8b80cbf1b732554650d03f1af9a1079e" ns2:_="" ns3:_="">
    <xsd:import namespace="d0046361-9d56-49e8-ac52-fc01d562a061"/>
    <xsd:import namespace="dadbdee7-332e-429e-ae7a-c45f9a8a76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46361-9d56-49e8-ac52-fc01d562a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bdee7-332e-429e-ae7a-c45f9a8a76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98EF9-5590-42D0-92C9-A279B7187E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8AE7E6-FAB6-4AC2-85D1-1FDB53C6B0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F3A33F-5F98-4B09-A3A3-413828C1EF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E01C1D-0701-406C-B999-8371D1D4D0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046361-9d56-49e8-ac52-fc01d562a061"/>
    <ds:schemaRef ds:uri="dadbdee7-332e-429e-ae7a-c45f9a8a76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AMA Teknisk beskr</Template>
  <TotalTime>729</TotalTime>
  <Pages>10</Pages>
  <Words>1933</Words>
  <Characters>10250</Characters>
  <Application>Microsoft Office Word</Application>
  <DocSecurity>0</DocSecurity>
  <Lines>85</Lines>
  <Paragraphs>24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AMA teknisk beskrivning</vt:lpstr>
      <vt:lpstr>AMA teknisk beskrivning</vt:lpstr>
    </vt:vector>
  </TitlesOfParts>
  <Company>AB Svensk Byggtjänst</Company>
  <LinksUpToDate>false</LinksUpToDate>
  <CharactersWithSpaces>12159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 teknisk beskrivning</dc:title>
  <dc:subject/>
  <dc:creator>Svensk Byggtjänst</dc:creator>
  <cp:keywords/>
  <dc:description>Version 2.0.0, 110310, stående A4, clean</dc:description>
  <cp:lastModifiedBy>Rickard Isaksson</cp:lastModifiedBy>
  <cp:revision>173</cp:revision>
  <cp:lastPrinted>2006-11-19T23:37:00Z</cp:lastPrinted>
  <dcterms:created xsi:type="dcterms:W3CDTF">2018-03-08T00:04:00Z</dcterms:created>
  <dcterms:modified xsi:type="dcterms:W3CDTF">2022-05-24T09:47:00Z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0x01010088C1C77B106A18419546C363EA0EC6AD</vt:lpwstr>
  </property>
</Properties>
</file>